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D13D8" w14:textId="24A892E6"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RAN TSG-RAN4 Meeting # 11</w:t>
      </w:r>
      <w:r w:rsidR="00E17720">
        <w:rPr>
          <w:rFonts w:ascii="Times New Roman" w:hAnsi="Times New Roman" w:cs="Times New Roman"/>
          <w:sz w:val="22"/>
          <w:szCs w:val="22"/>
        </w:rPr>
        <w:t>4</w:t>
      </w:r>
      <w:r w:rsidRPr="009866E4">
        <w:rPr>
          <w:rFonts w:ascii="Times New Roman" w:hAnsi="Times New Roman" w:cs="Times New Roman"/>
          <w:sz w:val="22"/>
          <w:szCs w:val="22"/>
        </w:rPr>
        <w:tab/>
      </w:r>
      <w:r w:rsidRPr="009866E4">
        <w:rPr>
          <w:rFonts w:ascii="Times New Roman" w:hAnsi="Times New Roman" w:cs="Times New Roman"/>
          <w:sz w:val="22"/>
          <w:szCs w:val="22"/>
        </w:rPr>
        <w:tab/>
        <w:t>R4-2</w:t>
      </w:r>
      <w:r w:rsidR="00A75212">
        <w:rPr>
          <w:rFonts w:ascii="Times New Roman" w:hAnsi="Times New Roman" w:cs="Times New Roman"/>
          <w:sz w:val="22"/>
          <w:szCs w:val="22"/>
        </w:rPr>
        <w:t>5</w:t>
      </w:r>
      <w:r w:rsidR="00200EE6">
        <w:rPr>
          <w:rFonts w:ascii="Times New Roman" w:hAnsi="Times New Roman" w:cs="Times New Roman"/>
          <w:sz w:val="22"/>
          <w:szCs w:val="22"/>
        </w:rPr>
        <w:t>00311</w:t>
      </w:r>
    </w:p>
    <w:p w14:paraId="656F4332" w14:textId="53775E61" w:rsidR="00D759AB" w:rsidRPr="009866E4" w:rsidRDefault="002026A0" w:rsidP="00D759AB">
      <w:pPr>
        <w:tabs>
          <w:tab w:val="left" w:pos="2160"/>
        </w:tabs>
        <w:rPr>
          <w:b/>
          <w:sz w:val="22"/>
          <w:szCs w:val="22"/>
        </w:rPr>
      </w:pPr>
      <w:r>
        <w:rPr>
          <w:b/>
          <w:sz w:val="22"/>
          <w:szCs w:val="22"/>
        </w:rPr>
        <w:t>Athens</w:t>
      </w:r>
      <w:r w:rsidR="00D759AB" w:rsidRPr="009866E4">
        <w:rPr>
          <w:b/>
          <w:sz w:val="22"/>
          <w:szCs w:val="22"/>
        </w:rPr>
        <w:t>,</w:t>
      </w:r>
      <w:r>
        <w:rPr>
          <w:b/>
          <w:sz w:val="22"/>
          <w:szCs w:val="22"/>
        </w:rPr>
        <w:t xml:space="preserve"> GR</w:t>
      </w:r>
      <w:r w:rsidR="00D759AB">
        <w:rPr>
          <w:b/>
          <w:sz w:val="22"/>
          <w:szCs w:val="22"/>
        </w:rPr>
        <w:t xml:space="preserve">, </w:t>
      </w:r>
      <w:r w:rsidR="00E17720">
        <w:rPr>
          <w:b/>
          <w:sz w:val="22"/>
          <w:szCs w:val="22"/>
        </w:rPr>
        <w:t>February</w:t>
      </w:r>
      <w:r w:rsidR="00D759AB" w:rsidRPr="009866E4">
        <w:rPr>
          <w:b/>
          <w:sz w:val="22"/>
          <w:szCs w:val="22"/>
        </w:rPr>
        <w:t xml:space="preserve"> </w:t>
      </w:r>
      <w:r w:rsidR="00E35CEB">
        <w:rPr>
          <w:b/>
          <w:sz w:val="22"/>
          <w:szCs w:val="22"/>
        </w:rPr>
        <w:t>1</w:t>
      </w:r>
      <w:r w:rsidR="00E17720">
        <w:rPr>
          <w:b/>
          <w:sz w:val="22"/>
          <w:szCs w:val="22"/>
        </w:rPr>
        <w:t>7</w:t>
      </w:r>
      <w:r w:rsidR="00D759AB" w:rsidRPr="009866E4">
        <w:rPr>
          <w:b/>
          <w:sz w:val="22"/>
          <w:szCs w:val="22"/>
        </w:rPr>
        <w:t xml:space="preserve"> – </w:t>
      </w:r>
      <w:r w:rsidR="00E35CEB">
        <w:rPr>
          <w:b/>
          <w:sz w:val="22"/>
          <w:szCs w:val="22"/>
        </w:rPr>
        <w:t>2</w:t>
      </w:r>
      <w:r w:rsidR="00E17720">
        <w:rPr>
          <w:b/>
          <w:sz w:val="22"/>
          <w:szCs w:val="22"/>
        </w:rPr>
        <w:t>1</w:t>
      </w:r>
      <w:r w:rsidR="00D759AB" w:rsidRPr="009866E4">
        <w:rPr>
          <w:b/>
          <w:sz w:val="22"/>
          <w:szCs w:val="22"/>
        </w:rPr>
        <w:t>, 202</w:t>
      </w:r>
      <w:r w:rsidR="00E17720">
        <w:rPr>
          <w:b/>
          <w:sz w:val="22"/>
          <w:szCs w:val="22"/>
        </w:rPr>
        <w:t>5</w:t>
      </w:r>
    </w:p>
    <w:p w14:paraId="6DDCE159" w14:textId="45A9C349"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E35CEB" w:rsidRPr="00E35CEB">
        <w:rPr>
          <w:rFonts w:ascii="Times New Roman" w:hAnsi="Times New Roman" w:cs="Times New Roman"/>
          <w:b w:val="0"/>
          <w:bCs/>
          <w:sz w:val="22"/>
          <w:szCs w:val="22"/>
        </w:rPr>
        <w:t>7.1.1.3.4</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3E1F40D0" w:rsidR="00D309CC" w:rsidRPr="00942D03" w:rsidRDefault="00D309CC" w:rsidP="00D309CC">
      <w:pPr>
        <w:pStyle w:val="CH"/>
        <w:rPr>
          <w:rFonts w:ascii="Times New Roman" w:hAnsi="Times New Roman" w:cs="Times New Roman"/>
          <w:b w:val="0"/>
          <w:bCs/>
          <w:color w:val="000000"/>
          <w:sz w:val="2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E17720">
        <w:rPr>
          <w:rFonts w:ascii="Times New Roman" w:hAnsi="Times New Roman" w:cs="Times New Roman"/>
          <w:b w:val="0"/>
          <w:bCs/>
          <w:sz w:val="22"/>
          <w:szCs w:val="22"/>
        </w:rPr>
        <w:t>On</w:t>
      </w:r>
      <w:r w:rsidR="00D36FF9" w:rsidRPr="00D36FF9">
        <w:rPr>
          <w:rFonts w:ascii="Times New Roman" w:hAnsi="Times New Roman" w:cs="Times New Roman"/>
          <w:b w:val="0"/>
          <w:bCs/>
          <w:sz w:val="22"/>
          <w:szCs w:val="22"/>
        </w:rPr>
        <w:t xml:space="preserve"> SRS A</w:t>
      </w:r>
      <w:r w:rsidR="00297FF6">
        <w:rPr>
          <w:rFonts w:ascii="Times New Roman" w:hAnsi="Times New Roman" w:cs="Times New Roman"/>
          <w:b w:val="0"/>
          <w:bCs/>
          <w:sz w:val="22"/>
          <w:szCs w:val="22"/>
        </w:rPr>
        <w:t xml:space="preserve">ntenna </w:t>
      </w:r>
      <w:r w:rsidR="00D36FF9" w:rsidRPr="00D36FF9">
        <w:rPr>
          <w:rFonts w:ascii="Times New Roman" w:hAnsi="Times New Roman" w:cs="Times New Roman"/>
          <w:b w:val="0"/>
          <w:bCs/>
          <w:sz w:val="22"/>
          <w:szCs w:val="22"/>
        </w:rPr>
        <w:t>S</w:t>
      </w:r>
      <w:r w:rsidR="00297FF6">
        <w:rPr>
          <w:rFonts w:ascii="Times New Roman" w:hAnsi="Times New Roman" w:cs="Times New Roman"/>
          <w:b w:val="0"/>
          <w:bCs/>
          <w:sz w:val="22"/>
          <w:szCs w:val="22"/>
        </w:rPr>
        <w:t>witching</w:t>
      </w:r>
      <w:r w:rsidR="00D36FF9" w:rsidRPr="00D36FF9">
        <w:rPr>
          <w:rFonts w:ascii="Times New Roman" w:hAnsi="Times New Roman" w:cs="Times New Roman"/>
          <w:b w:val="0"/>
          <w:bCs/>
          <w:sz w:val="22"/>
          <w:szCs w:val="22"/>
        </w:rPr>
        <w:t xml:space="preserve"> IL Imbalance Solution for 6Rx</w:t>
      </w:r>
      <w:r w:rsidR="009475CC" w:rsidRPr="00942D03">
        <w:rPr>
          <w:rFonts w:ascii="Times New Roman" w:hAnsi="Times New Roman" w:cs="Times New Roman"/>
          <w:b w:val="0"/>
          <w:bCs/>
          <w:color w:val="000000"/>
          <w:sz w:val="20"/>
          <w:szCs w:val="20"/>
          <w:lang w:eastAsia="en-GB"/>
        </w:rPr>
        <w:t xml:space="preserve">             </w:t>
      </w:r>
    </w:p>
    <w:p w14:paraId="052B1E0C" w14:textId="2372CCDC"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93646F" w:rsidRPr="00B56EA0">
        <w:rPr>
          <w:rFonts w:ascii="Times New Roman" w:eastAsiaTheme="minorEastAsia" w:hAnsi="Times New Roman" w:cs="Times New Roman"/>
          <w:b w:val="0"/>
          <w:bCs/>
          <w:sz w:val="22"/>
          <w:szCs w:val="22"/>
        </w:rPr>
        <w:t>NR_ENDC_RF_Ph4-Core</w:t>
      </w:r>
    </w:p>
    <w:p w14:paraId="6C6D1281" w14:textId="50918C4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261B7C" w:rsidRPr="00B56EA0">
        <w:rPr>
          <w:rFonts w:ascii="Times New Roman" w:hAnsi="Times New Roman" w:cs="Times New Roman"/>
          <w:b w:val="0"/>
          <w:bCs/>
          <w:sz w:val="22"/>
          <w:szCs w:val="22"/>
        </w:rPr>
        <w:t>1</w:t>
      </w:r>
      <w:r w:rsidR="003D1ACA" w:rsidRPr="00B56EA0">
        <w:rPr>
          <w:rFonts w:ascii="Times New Roman" w:hAnsi="Times New Roman" w:cs="Times New Roman"/>
          <w:b w:val="0"/>
          <w:bCs/>
          <w:sz w:val="22"/>
          <w:szCs w:val="22"/>
        </w:rPr>
        <w:t>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B90181">
        <w:rPr>
          <w:rFonts w:ascii="Times New Roman" w:hAnsi="Times New Roman"/>
          <w:b/>
          <w:bCs/>
          <w:sz w:val="28"/>
          <w:szCs w:val="28"/>
        </w:rPr>
        <w:t>Introduction</w:t>
      </w:r>
      <w:r w:rsidR="0042606E" w:rsidRPr="00B90181">
        <w:rPr>
          <w:rFonts w:ascii="Times New Roman" w:hAnsi="Times New Roman"/>
          <w:b/>
          <w:bCs/>
          <w:sz w:val="28"/>
          <w:szCs w:val="28"/>
        </w:rPr>
        <w:t xml:space="preserve"> and Scope</w:t>
      </w:r>
      <w:r w:rsidR="008E7986" w:rsidRPr="00486720">
        <w:rPr>
          <w:rFonts w:ascii="Times New Roman" w:hAnsi="Times New Roman"/>
          <w:b/>
          <w:bCs/>
          <w:sz w:val="28"/>
          <w:szCs w:val="28"/>
        </w:rPr>
        <w:t xml:space="preserve"> </w:t>
      </w:r>
    </w:p>
    <w:p w14:paraId="1EF66098" w14:textId="7EA20920" w:rsidR="00C663BB" w:rsidRDefault="0083356D" w:rsidP="0083356D">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lang w:eastAsia="zh-CN"/>
        </w:rPr>
        <w:t>In the previous RAN4 meeting (Meeting #113, Orlando, USA</w:t>
      </w:r>
      <w:r w:rsidRPr="00997A90">
        <w:rPr>
          <w:rFonts w:eastAsia="SimSun"/>
          <w:bCs/>
          <w:sz w:val="20"/>
          <w:szCs w:val="20"/>
          <w:lang w:eastAsia="zh-CN"/>
        </w:rPr>
        <w:t xml:space="preserve">, </w:t>
      </w:r>
      <w:r>
        <w:rPr>
          <w:rFonts w:eastAsiaTheme="minorEastAsia"/>
          <w:bCs/>
          <w:sz w:val="20"/>
          <w:szCs w:val="20"/>
          <w:lang w:eastAsia="zh-CN"/>
        </w:rPr>
        <w:t>November</w:t>
      </w:r>
      <w:r w:rsidRPr="00997A90">
        <w:rPr>
          <w:rFonts w:eastAsiaTheme="minorEastAsia"/>
          <w:bCs/>
          <w:sz w:val="20"/>
          <w:szCs w:val="20"/>
          <w:lang w:eastAsia="zh-CN"/>
        </w:rPr>
        <w:t xml:space="preserve"> 1</w:t>
      </w:r>
      <w:r>
        <w:rPr>
          <w:rFonts w:eastAsiaTheme="minorEastAsia"/>
          <w:bCs/>
          <w:sz w:val="20"/>
          <w:szCs w:val="20"/>
          <w:lang w:eastAsia="zh-CN"/>
        </w:rPr>
        <w:t>8</w:t>
      </w:r>
      <w:r w:rsidRPr="00997A90">
        <w:rPr>
          <w:rFonts w:eastAsiaTheme="minorEastAsia"/>
          <w:bCs/>
          <w:sz w:val="20"/>
          <w:szCs w:val="20"/>
          <w:lang w:eastAsia="zh-CN"/>
        </w:rPr>
        <w:t>–</w:t>
      </w:r>
      <w:r>
        <w:rPr>
          <w:rFonts w:eastAsiaTheme="minorEastAsia"/>
          <w:bCs/>
          <w:sz w:val="20"/>
          <w:szCs w:val="20"/>
          <w:lang w:eastAsia="zh-CN"/>
        </w:rPr>
        <w:t>22</w:t>
      </w:r>
      <w:r w:rsidRPr="00997A90">
        <w:rPr>
          <w:rFonts w:eastAsiaTheme="minorEastAsia"/>
          <w:bCs/>
          <w:sz w:val="20"/>
          <w:szCs w:val="20"/>
          <w:lang w:eastAsia="zh-CN"/>
        </w:rPr>
        <w:t>, 2024</w:t>
      </w:r>
      <w:r>
        <w:rPr>
          <w:rFonts w:eastAsia="SimSun"/>
          <w:bCs/>
          <w:sz w:val="20"/>
          <w:lang w:eastAsia="zh-CN"/>
        </w:rPr>
        <w:t>), discussions were held on the requirements for 6Rx for handheld and FWA, which are parts of the new  Release 19 WID on RF enhancements for NR FR1/FR2 and EN-DC [1]. As highlighted in the meeting WF [2], one of the remaining issues to be addressed is the SRS insertion loss imbalance issue. Captured below is a summary of the outcome of the discussion related to this issue taken from the WF of the WID.</w:t>
      </w:r>
    </w:p>
    <w:p w14:paraId="3E90BAC5" w14:textId="77777777" w:rsidR="00B35BCB" w:rsidRPr="00657877" w:rsidRDefault="00B35BCB" w:rsidP="007E6717">
      <w:pPr>
        <w:overflowPunct w:val="0"/>
        <w:autoSpaceDE w:val="0"/>
        <w:autoSpaceDN w:val="0"/>
        <w:adjustRightInd w:val="0"/>
        <w:ind w:firstLine="284"/>
        <w:jc w:val="both"/>
        <w:textAlignment w:val="baseline"/>
        <w:rPr>
          <w:rFonts w:eastAsia="SimSun"/>
          <w:bCs/>
          <w:sz w:val="20"/>
          <w:szCs w:val="20"/>
          <w:lang w:eastAsia="zh-CN"/>
        </w:rPr>
      </w:pPr>
    </w:p>
    <w:tbl>
      <w:tblPr>
        <w:tblStyle w:val="TableGrid"/>
        <w:tblW w:w="0" w:type="auto"/>
        <w:tblLook w:val="04A0" w:firstRow="1" w:lastRow="0" w:firstColumn="1" w:lastColumn="0" w:noHBand="0" w:noVBand="1"/>
      </w:tblPr>
      <w:tblGrid>
        <w:gridCol w:w="9631"/>
      </w:tblGrid>
      <w:tr w:rsidR="00B35BCB" w14:paraId="0BE2CEA1" w14:textId="77777777" w:rsidTr="003507E5">
        <w:tc>
          <w:tcPr>
            <w:tcW w:w="9876" w:type="dxa"/>
            <w:shd w:val="clear" w:color="auto" w:fill="E7E6E6" w:themeFill="background2"/>
          </w:tcPr>
          <w:p w14:paraId="50EEE746" w14:textId="77777777" w:rsidR="0083356D" w:rsidRPr="00D304CF" w:rsidRDefault="0083356D" w:rsidP="0083356D">
            <w:pPr>
              <w:pStyle w:val="Heading1"/>
              <w:rPr>
                <w:b/>
                <w:bCs/>
                <w:sz w:val="20"/>
                <w:lang w:eastAsia="zh-CN"/>
              </w:rPr>
            </w:pPr>
            <w:r w:rsidRPr="00D304CF">
              <w:rPr>
                <w:b/>
                <w:bCs/>
                <w:sz w:val="20"/>
              </w:rPr>
              <w:t>Topic 3:</w:t>
            </w:r>
            <w:r w:rsidRPr="00D304CF">
              <w:rPr>
                <w:b/>
                <w:bCs/>
                <w:sz w:val="20"/>
              </w:rPr>
              <w:tab/>
            </w:r>
            <w:r w:rsidRPr="00D304CF">
              <w:rPr>
                <w:b/>
                <w:bCs/>
                <w:sz w:val="20"/>
                <w:lang w:val="pt-BR"/>
              </w:rPr>
              <w:t>SRS IL imbalance issue</w:t>
            </w:r>
          </w:p>
          <w:p w14:paraId="782B3CB9" w14:textId="77777777" w:rsidR="0083356D" w:rsidRPr="00D304CF" w:rsidRDefault="0083356D" w:rsidP="0083356D">
            <w:pPr>
              <w:pStyle w:val="Heading2"/>
              <w:rPr>
                <w:b/>
                <w:bCs/>
                <w:sz w:val="20"/>
                <w:lang w:eastAsia="zh-CN"/>
              </w:rPr>
            </w:pPr>
            <w:r w:rsidRPr="00D304CF">
              <w:rPr>
                <w:b/>
                <w:bCs/>
                <w:sz w:val="20"/>
              </w:rPr>
              <w:t>Sub-topic 3-1:</w:t>
            </w:r>
            <w:r w:rsidRPr="00D304CF">
              <w:rPr>
                <w:b/>
                <w:bCs/>
                <w:sz w:val="20"/>
              </w:rPr>
              <w:tab/>
              <w:t>General considerations for SRS IL imbalance issue</w:t>
            </w:r>
          </w:p>
          <w:p w14:paraId="2DC56C4F" w14:textId="77777777" w:rsidR="0083356D" w:rsidRPr="00D304CF" w:rsidRDefault="0083356D" w:rsidP="0083356D">
            <w:pPr>
              <w:rPr>
                <w:sz w:val="20"/>
                <w:szCs w:val="20"/>
                <w:lang w:eastAsia="zh-CN"/>
              </w:rPr>
            </w:pPr>
            <w:r w:rsidRPr="00D304CF">
              <w:rPr>
                <w:b/>
                <w:sz w:val="20"/>
                <w:szCs w:val="20"/>
                <w:u w:val="single"/>
                <w:lang w:eastAsia="ko-KR"/>
              </w:rPr>
              <w:t>Issue 3-1-1: Whether to solve SRS IL imbalance issue in Rel-19</w:t>
            </w:r>
          </w:p>
          <w:p w14:paraId="09D8EA25" w14:textId="77777777" w:rsidR="0083356D" w:rsidRPr="00D304CF" w:rsidRDefault="0083356D" w:rsidP="0083356D">
            <w:pPr>
              <w:rPr>
                <w:sz w:val="20"/>
                <w:szCs w:val="20"/>
                <w:lang w:eastAsia="zh-CN"/>
              </w:rPr>
            </w:pPr>
            <w:r w:rsidRPr="00D304CF">
              <w:rPr>
                <w:b/>
                <w:sz w:val="20"/>
                <w:szCs w:val="20"/>
                <w:lang w:eastAsia="zh-CN"/>
              </w:rPr>
              <w:t>Way Forward</w:t>
            </w:r>
            <w:r w:rsidRPr="00D304CF">
              <w:rPr>
                <w:sz w:val="20"/>
                <w:szCs w:val="20"/>
                <w:lang w:eastAsia="zh-CN"/>
              </w:rPr>
              <w:t>: RAN4 to further discuss the following options.</w:t>
            </w:r>
          </w:p>
          <w:p w14:paraId="619B3FF1" w14:textId="77777777" w:rsidR="0083356D" w:rsidRPr="00D304CF" w:rsidRDefault="0083356D" w:rsidP="0083356D">
            <w:pPr>
              <w:pStyle w:val="B1"/>
              <w:rPr>
                <w:sz w:val="20"/>
                <w:szCs w:val="20"/>
                <w:lang w:eastAsia="zh-CN"/>
              </w:rPr>
            </w:pPr>
            <w:r w:rsidRPr="00D304CF">
              <w:rPr>
                <w:sz w:val="20"/>
                <w:szCs w:val="20"/>
                <w:lang w:eastAsia="zh-CN"/>
              </w:rPr>
              <w:t>-</w:t>
            </w:r>
            <w:r w:rsidRPr="00D304CF">
              <w:rPr>
                <w:sz w:val="20"/>
                <w:szCs w:val="20"/>
                <w:lang w:eastAsia="zh-CN"/>
              </w:rPr>
              <w:tab/>
              <w:t>Option 1: RAN4 should not continue the discussion on how to solve the SRS IL imbalance issue.</w:t>
            </w:r>
          </w:p>
          <w:p w14:paraId="1BF0EABA" w14:textId="77777777" w:rsidR="0083356D" w:rsidRPr="00D304CF" w:rsidRDefault="0083356D" w:rsidP="0083356D">
            <w:pPr>
              <w:pStyle w:val="B1"/>
              <w:rPr>
                <w:sz w:val="20"/>
                <w:szCs w:val="20"/>
                <w:lang w:eastAsia="zh-CN"/>
              </w:rPr>
            </w:pPr>
            <w:r w:rsidRPr="00D304CF">
              <w:rPr>
                <w:sz w:val="20"/>
                <w:szCs w:val="20"/>
                <w:lang w:eastAsia="zh-CN"/>
              </w:rPr>
              <w:t>-</w:t>
            </w:r>
            <w:r w:rsidRPr="00D304CF">
              <w:rPr>
                <w:sz w:val="20"/>
                <w:szCs w:val="20"/>
                <w:lang w:eastAsia="zh-CN"/>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0469A3D0" w14:textId="77777777" w:rsidR="0083356D" w:rsidRPr="00D304CF" w:rsidRDefault="0083356D" w:rsidP="0083356D">
            <w:pPr>
              <w:rPr>
                <w:bCs/>
                <w:sz w:val="20"/>
                <w:szCs w:val="20"/>
                <w:lang w:eastAsia="ko-KR"/>
              </w:rPr>
            </w:pPr>
          </w:p>
          <w:p w14:paraId="63BE058D" w14:textId="77777777" w:rsidR="0083356D" w:rsidRPr="00D304CF" w:rsidRDefault="0083356D" w:rsidP="0083356D">
            <w:pPr>
              <w:rPr>
                <w:sz w:val="20"/>
                <w:szCs w:val="20"/>
                <w:lang w:eastAsia="zh-CN"/>
              </w:rPr>
            </w:pPr>
            <w:r w:rsidRPr="00D304CF">
              <w:rPr>
                <w:b/>
                <w:sz w:val="20"/>
                <w:szCs w:val="20"/>
                <w:u w:val="single"/>
                <w:lang w:eastAsia="ko-KR"/>
              </w:rPr>
              <w:t>Issue 3-1-2: Initial Considerations for SRS IL imbalance issue</w:t>
            </w:r>
          </w:p>
          <w:p w14:paraId="0BE7EBC3" w14:textId="77777777" w:rsidR="0083356D" w:rsidRPr="00D304CF" w:rsidRDefault="0083356D" w:rsidP="0083356D">
            <w:pPr>
              <w:rPr>
                <w:sz w:val="20"/>
                <w:szCs w:val="20"/>
                <w:lang w:eastAsia="zh-CN"/>
              </w:rPr>
            </w:pPr>
            <w:r w:rsidRPr="00D304CF">
              <w:rPr>
                <w:b/>
                <w:sz w:val="20"/>
                <w:szCs w:val="20"/>
                <w:lang w:eastAsia="zh-CN"/>
              </w:rPr>
              <w:t>Way forward</w:t>
            </w:r>
            <w:r w:rsidRPr="00D304CF">
              <w:rPr>
                <w:sz w:val="20"/>
                <w:szCs w:val="20"/>
                <w:lang w:eastAsia="zh-CN"/>
              </w:rPr>
              <w:t>: RAN4 to focus on refining the compromised solution framework in Issue 3-2-1.</w:t>
            </w:r>
          </w:p>
          <w:p w14:paraId="5B4C3CC7" w14:textId="77777777" w:rsidR="0083356D" w:rsidRPr="00D304CF" w:rsidRDefault="0083356D" w:rsidP="0083356D">
            <w:pPr>
              <w:rPr>
                <w:sz w:val="20"/>
                <w:szCs w:val="20"/>
                <w:lang w:eastAsia="zh-CN"/>
              </w:rPr>
            </w:pPr>
          </w:p>
          <w:p w14:paraId="16C48D31" w14:textId="77777777" w:rsidR="0083356D" w:rsidRPr="00D304CF" w:rsidRDefault="0083356D" w:rsidP="0083356D">
            <w:pPr>
              <w:pStyle w:val="Heading2"/>
              <w:rPr>
                <w:sz w:val="20"/>
                <w:lang w:eastAsia="zh-CN"/>
              </w:rPr>
            </w:pPr>
            <w:r w:rsidRPr="00D304CF">
              <w:rPr>
                <w:sz w:val="20"/>
              </w:rPr>
              <w:t>Sub-topic 3-2:</w:t>
            </w:r>
            <w:r w:rsidRPr="00D304CF">
              <w:rPr>
                <w:sz w:val="20"/>
              </w:rPr>
              <w:tab/>
              <w:t>SRS IL imbalance issue solutions</w:t>
            </w:r>
          </w:p>
          <w:p w14:paraId="0D693DB0" w14:textId="77777777" w:rsidR="0083356D" w:rsidRPr="00D304CF" w:rsidRDefault="0083356D" w:rsidP="0083356D">
            <w:pPr>
              <w:rPr>
                <w:b/>
                <w:sz w:val="20"/>
                <w:szCs w:val="20"/>
                <w:lang w:eastAsia="zh-CN"/>
              </w:rPr>
            </w:pPr>
            <w:r w:rsidRPr="00D304CF">
              <w:rPr>
                <w:b/>
                <w:sz w:val="20"/>
                <w:szCs w:val="20"/>
                <w:u w:val="single"/>
                <w:lang w:eastAsia="ko-KR"/>
              </w:rPr>
              <w:t>Issue 3-2-1: Candidate solutions for the SRS IL imbalance issue</w:t>
            </w:r>
          </w:p>
          <w:p w14:paraId="197034D9" w14:textId="5A1F0120" w:rsidR="0083356D" w:rsidRPr="00D304CF" w:rsidRDefault="0083356D" w:rsidP="0083356D">
            <w:pPr>
              <w:rPr>
                <w:sz w:val="20"/>
                <w:szCs w:val="20"/>
                <w:lang w:eastAsia="zh-CN"/>
              </w:rPr>
            </w:pPr>
            <w:r w:rsidRPr="00D304CF">
              <w:rPr>
                <w:b/>
                <w:sz w:val="20"/>
                <w:szCs w:val="20"/>
                <w:lang w:eastAsia="zh-CN"/>
              </w:rPr>
              <w:t>Way forward</w:t>
            </w:r>
            <w:r w:rsidRPr="00D304CF">
              <w:rPr>
                <w:sz w:val="20"/>
                <w:szCs w:val="20"/>
                <w:lang w:eastAsia="zh-CN"/>
              </w:rPr>
              <w:t>: RAN4 to further discuss the candidate solution framework below and present proposals concerning the details. Companies are encouraged to provide expected benefit/performance gains and draftCRs so that the impacts to RAN1, RAN2, and RAN4 specifications (for RAN1 and RAN2, a description of the necessary changes is sufficient if draftCRs are not possible) can be further discussed.</w:t>
            </w:r>
          </w:p>
          <w:p w14:paraId="00A82D3F" w14:textId="77777777" w:rsidR="0083356D" w:rsidRPr="00D304CF" w:rsidRDefault="0083356D" w:rsidP="0083356D">
            <w:pPr>
              <w:spacing w:after="120"/>
              <w:rPr>
                <w:rFonts w:eastAsia="SimSun"/>
                <w:sz w:val="20"/>
                <w:szCs w:val="20"/>
                <w:lang w:eastAsia="zh-CN"/>
              </w:rPr>
            </w:pPr>
            <w:r w:rsidRPr="00D304CF">
              <w:rPr>
                <w:rFonts w:eastAsia="SimSun"/>
                <w:sz w:val="20"/>
                <w:szCs w:val="20"/>
                <w:lang w:eastAsia="zh-CN"/>
              </w:rPr>
              <w:t>Candidate solution framework:</w:t>
            </w:r>
          </w:p>
          <w:p w14:paraId="4EDC7725" w14:textId="77777777" w:rsidR="0083356D" w:rsidRPr="00D304CF" w:rsidRDefault="0083356D" w:rsidP="0083356D">
            <w:pPr>
              <w:pStyle w:val="B1"/>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UE performs self-compensation of SRS IL up to its configured maximum output power.</w:t>
            </w:r>
          </w:p>
          <w:p w14:paraId="7AD39530" w14:textId="77777777" w:rsidR="0083356D" w:rsidRPr="00D304CF" w:rsidRDefault="0083356D" w:rsidP="0083356D">
            <w:pPr>
              <w:pStyle w:val="B2"/>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FFS on whether condition would introduce any additional RAN4 performance requirement. No RAN1 specification impact.</w:t>
            </w:r>
          </w:p>
          <w:p w14:paraId="220F5A6F" w14:textId="77777777" w:rsidR="0083356D" w:rsidRPr="00D304CF" w:rsidRDefault="0083356D" w:rsidP="0083356D">
            <w:pPr>
              <w:pStyle w:val="B1"/>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UE provides assistance to the network on SRS IL compensation (semi-static and/or dynamic), e.g.</w:t>
            </w:r>
          </w:p>
          <w:p w14:paraId="420D21E0" w14:textId="77777777" w:rsidR="0083356D" w:rsidRPr="00D304CF" w:rsidRDefault="0083356D" w:rsidP="0083356D">
            <w:pPr>
              <w:pStyle w:val="B2"/>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Per SRS resource power headroom reporting</w:t>
            </w:r>
          </w:p>
          <w:p w14:paraId="0CD96824" w14:textId="77777777" w:rsidR="0083356D" w:rsidRPr="00D304CF" w:rsidRDefault="0083356D" w:rsidP="0083356D">
            <w:pPr>
              <w:pStyle w:val="B2"/>
              <w:rPr>
                <w:rFonts w:eastAsia="SimSun"/>
                <w:sz w:val="20"/>
                <w:szCs w:val="20"/>
                <w:lang w:eastAsia="zh-CN"/>
              </w:rPr>
            </w:pPr>
            <w:r w:rsidRPr="00D304CF">
              <w:rPr>
                <w:sz w:val="20"/>
                <w:szCs w:val="20"/>
                <w:lang w:eastAsia="zh-CN"/>
              </w:rPr>
              <w:t>-</w:t>
            </w:r>
            <w:r w:rsidRPr="00D304CF">
              <w:rPr>
                <w:sz w:val="20"/>
                <w:szCs w:val="20"/>
                <w:lang w:eastAsia="zh-CN"/>
              </w:rPr>
              <w:tab/>
              <w:t>Configured maximum output power per SRS resource reporting</w:t>
            </w:r>
          </w:p>
          <w:p w14:paraId="0B7CF7C9" w14:textId="77777777" w:rsidR="0083356D" w:rsidRPr="00D304CF" w:rsidRDefault="0083356D" w:rsidP="0083356D">
            <w:pPr>
              <w:pStyle w:val="B2"/>
              <w:rPr>
                <w:sz w:val="20"/>
                <w:szCs w:val="20"/>
                <w:lang w:eastAsia="zh-CN"/>
              </w:rPr>
            </w:pPr>
            <w:r w:rsidRPr="00D304CF">
              <w:rPr>
                <w:sz w:val="20"/>
                <w:szCs w:val="20"/>
                <w:lang w:eastAsia="zh-CN"/>
              </w:rPr>
              <w:t>-</w:t>
            </w:r>
            <w:r w:rsidRPr="00D304CF">
              <w:rPr>
                <w:sz w:val="20"/>
                <w:szCs w:val="20"/>
                <w:lang w:eastAsia="zh-CN"/>
              </w:rPr>
              <w:tab/>
              <w:t>SRS insertion loss value reporting (per SRS resource or per UE)</w:t>
            </w:r>
          </w:p>
          <w:p w14:paraId="543A912A" w14:textId="77777777" w:rsidR="0083356D" w:rsidRPr="00D304CF" w:rsidRDefault="0083356D" w:rsidP="0083356D">
            <w:pPr>
              <w:pStyle w:val="B2"/>
              <w:rPr>
                <w:sz w:val="20"/>
                <w:szCs w:val="20"/>
                <w:lang w:eastAsia="zh-CN"/>
              </w:rPr>
            </w:pPr>
            <w:r w:rsidRPr="00D304CF">
              <w:rPr>
                <w:sz w:val="20"/>
                <w:szCs w:val="20"/>
                <w:lang w:eastAsia="zh-CN"/>
              </w:rPr>
              <w:t>-</w:t>
            </w:r>
            <w:r w:rsidRPr="00D304CF">
              <w:rPr>
                <w:sz w:val="20"/>
                <w:szCs w:val="20"/>
                <w:lang w:eastAsia="zh-CN"/>
              </w:rPr>
              <w:tab/>
              <w:t>Other</w:t>
            </w:r>
          </w:p>
          <w:p w14:paraId="65DFEC78" w14:textId="77777777" w:rsidR="0083356D" w:rsidRPr="00D304CF" w:rsidRDefault="0083356D" w:rsidP="0083356D">
            <w:pPr>
              <w:pStyle w:val="B3"/>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ΔP</w:t>
            </w:r>
            <w:r w:rsidRPr="00D304CF">
              <w:rPr>
                <w:rFonts w:eastAsia="SimSun"/>
                <w:sz w:val="20"/>
                <w:szCs w:val="20"/>
                <w:vertAlign w:val="subscript"/>
                <w:lang w:eastAsia="zh-CN"/>
              </w:rPr>
              <w:t>PowerClass</w:t>
            </w:r>
            <w:r w:rsidRPr="00D304CF">
              <w:rPr>
                <w:rFonts w:eastAsia="SimSun"/>
                <w:sz w:val="20"/>
                <w:szCs w:val="20"/>
                <w:lang w:eastAsia="zh-CN"/>
              </w:rPr>
              <w:t xml:space="preserve"> reporting is proposed as a package with per SRS resource power headroom and configured maximum output power per SRS resource reporting.</w:t>
            </w:r>
          </w:p>
          <w:p w14:paraId="5A7FAD3B" w14:textId="77777777" w:rsidR="0083356D" w:rsidRPr="00D304CF" w:rsidRDefault="0083356D" w:rsidP="0083356D">
            <w:pPr>
              <w:pStyle w:val="B3"/>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Others</w:t>
            </w:r>
          </w:p>
          <w:p w14:paraId="6F259103" w14:textId="77777777" w:rsidR="0083356D" w:rsidRPr="00D304CF" w:rsidRDefault="0083356D" w:rsidP="0083356D">
            <w:pPr>
              <w:pStyle w:val="B1"/>
              <w:rPr>
                <w:rFonts w:eastAsia="SimSun"/>
                <w:sz w:val="20"/>
                <w:szCs w:val="20"/>
                <w:lang w:eastAsia="zh-CN"/>
              </w:rPr>
            </w:pPr>
            <w:r w:rsidRPr="00D304CF">
              <w:rPr>
                <w:sz w:val="20"/>
                <w:szCs w:val="20"/>
                <w:lang w:eastAsia="zh-CN"/>
              </w:rPr>
              <w:t>-</w:t>
            </w:r>
            <w:r w:rsidRPr="00D304CF">
              <w:rPr>
                <w:sz w:val="20"/>
                <w:szCs w:val="20"/>
                <w:lang w:eastAsia="zh-CN"/>
              </w:rPr>
              <w:tab/>
              <w:t>Details of SRS IL self-compensation and assistance framework are FFS</w:t>
            </w:r>
          </w:p>
          <w:p w14:paraId="032DB76F" w14:textId="5A411C21" w:rsidR="00B35BCB" w:rsidRPr="00B35BCB" w:rsidRDefault="00B35BCB" w:rsidP="00695D2B">
            <w:pPr>
              <w:rPr>
                <w:sz w:val="16"/>
                <w:szCs w:val="16"/>
              </w:rPr>
            </w:pPr>
          </w:p>
        </w:tc>
      </w:tr>
    </w:tbl>
    <w:p w14:paraId="66D03F6E" w14:textId="77777777" w:rsidR="009902C4" w:rsidRDefault="009902C4" w:rsidP="007E6717">
      <w:pPr>
        <w:overflowPunct w:val="0"/>
        <w:autoSpaceDE w:val="0"/>
        <w:autoSpaceDN w:val="0"/>
        <w:adjustRightInd w:val="0"/>
        <w:jc w:val="both"/>
        <w:textAlignment w:val="baseline"/>
        <w:rPr>
          <w:rFonts w:eastAsia="SimSun"/>
          <w:bCs/>
          <w:sz w:val="20"/>
          <w:lang w:eastAsia="zh-CN"/>
        </w:rPr>
      </w:pPr>
    </w:p>
    <w:p w14:paraId="34FD162C" w14:textId="6C8DEA10" w:rsidR="00B56EA0" w:rsidRDefault="00500546" w:rsidP="007E6717">
      <w:pPr>
        <w:overflowPunct w:val="0"/>
        <w:autoSpaceDE w:val="0"/>
        <w:autoSpaceDN w:val="0"/>
        <w:adjustRightInd w:val="0"/>
        <w:jc w:val="both"/>
        <w:textAlignment w:val="baseline"/>
        <w:rPr>
          <w:rFonts w:eastAsia="SimSun"/>
          <w:bCs/>
          <w:sz w:val="22"/>
          <w:szCs w:val="22"/>
          <w:lang w:eastAsia="zh-CN"/>
        </w:rPr>
      </w:pPr>
      <w:r w:rsidRPr="00331C63">
        <w:rPr>
          <w:rFonts w:eastAsia="SimSun"/>
          <w:bCs/>
          <w:sz w:val="22"/>
          <w:szCs w:val="22"/>
          <w:lang w:eastAsia="zh-CN"/>
        </w:rPr>
        <w:t xml:space="preserve">In this </w:t>
      </w:r>
      <w:r w:rsidR="00696DF2" w:rsidRPr="00331C63">
        <w:rPr>
          <w:rFonts w:eastAsia="SimSun"/>
          <w:bCs/>
          <w:sz w:val="22"/>
          <w:szCs w:val="22"/>
          <w:lang w:eastAsia="zh-CN"/>
        </w:rPr>
        <w:t xml:space="preserve">discussion paper, </w:t>
      </w:r>
      <w:r w:rsidRPr="00331C63">
        <w:rPr>
          <w:rFonts w:eastAsia="SimSun"/>
          <w:bCs/>
          <w:sz w:val="22"/>
          <w:szCs w:val="22"/>
          <w:lang w:eastAsia="zh-CN"/>
        </w:rPr>
        <w:t xml:space="preserve">we </w:t>
      </w:r>
      <w:r w:rsidR="00B56EA0" w:rsidRPr="00331C63">
        <w:rPr>
          <w:rFonts w:eastAsia="SimSun"/>
          <w:bCs/>
          <w:sz w:val="22"/>
          <w:szCs w:val="22"/>
          <w:lang w:eastAsia="zh-CN"/>
        </w:rPr>
        <w:t xml:space="preserve">will </w:t>
      </w:r>
      <w:r w:rsidR="006F0A49">
        <w:rPr>
          <w:rFonts w:eastAsia="SimSun"/>
          <w:bCs/>
          <w:sz w:val="22"/>
          <w:szCs w:val="22"/>
          <w:lang w:eastAsia="zh-CN"/>
        </w:rPr>
        <w:t>share</w:t>
      </w:r>
      <w:r w:rsidR="00B56EA0" w:rsidRPr="00331C63">
        <w:rPr>
          <w:rFonts w:eastAsia="SimSun"/>
          <w:bCs/>
          <w:sz w:val="22"/>
          <w:szCs w:val="22"/>
          <w:lang w:eastAsia="zh-CN"/>
        </w:rPr>
        <w:t xml:space="preserve"> our views on </w:t>
      </w:r>
      <w:r w:rsidR="0021394B">
        <w:rPr>
          <w:rFonts w:eastAsia="SimSun"/>
          <w:bCs/>
          <w:sz w:val="22"/>
          <w:szCs w:val="22"/>
          <w:lang w:eastAsia="zh-CN"/>
        </w:rPr>
        <w:t xml:space="preserve">the </w:t>
      </w:r>
      <w:r w:rsidR="00D304CF">
        <w:rPr>
          <w:rFonts w:eastAsia="SimSun"/>
          <w:bCs/>
          <w:sz w:val="22"/>
          <w:szCs w:val="22"/>
          <w:lang w:eastAsia="zh-CN"/>
        </w:rPr>
        <w:t xml:space="preserve">different sub-topics of the SRS IL imbalance shown above. </w:t>
      </w:r>
    </w:p>
    <w:p w14:paraId="6BFA2B36" w14:textId="77777777" w:rsidR="00D304CF" w:rsidRDefault="00D304CF" w:rsidP="007E6717">
      <w:pPr>
        <w:overflowPunct w:val="0"/>
        <w:autoSpaceDE w:val="0"/>
        <w:autoSpaceDN w:val="0"/>
        <w:adjustRightInd w:val="0"/>
        <w:jc w:val="both"/>
        <w:textAlignment w:val="baseline"/>
        <w:rPr>
          <w:rFonts w:eastAsia="SimSun"/>
          <w:bCs/>
          <w:sz w:val="22"/>
          <w:szCs w:val="22"/>
          <w:lang w:eastAsia="zh-CN"/>
        </w:rPr>
      </w:pPr>
    </w:p>
    <w:p w14:paraId="1DA1B38C" w14:textId="77777777" w:rsidR="00D304CF" w:rsidRDefault="00D304CF" w:rsidP="007E6717">
      <w:pPr>
        <w:overflowPunct w:val="0"/>
        <w:autoSpaceDE w:val="0"/>
        <w:autoSpaceDN w:val="0"/>
        <w:adjustRightInd w:val="0"/>
        <w:jc w:val="both"/>
        <w:textAlignment w:val="baseline"/>
        <w:rPr>
          <w:rFonts w:eastAsia="SimSun"/>
          <w:bCs/>
          <w:sz w:val="22"/>
          <w:szCs w:val="22"/>
          <w:lang w:eastAsia="zh-CN"/>
        </w:rPr>
      </w:pPr>
    </w:p>
    <w:p w14:paraId="6B73A3C3" w14:textId="427E874C" w:rsidR="00F316F6" w:rsidRPr="00B90181" w:rsidRDefault="00D463D6" w:rsidP="00914483">
      <w:pPr>
        <w:pStyle w:val="Heading1"/>
        <w:numPr>
          <w:ilvl w:val="0"/>
          <w:numId w:val="11"/>
        </w:numPr>
        <w:ind w:left="1138" w:hanging="1138"/>
        <w:rPr>
          <w:rFonts w:ascii="Times New Roman" w:hAnsi="Times New Roman"/>
          <w:b/>
          <w:bCs/>
          <w:sz w:val="28"/>
          <w:szCs w:val="28"/>
        </w:rPr>
      </w:pPr>
      <w:r w:rsidRPr="00B90181">
        <w:rPr>
          <w:rFonts w:ascii="Times New Roman" w:hAnsi="Times New Roman"/>
          <w:b/>
          <w:bCs/>
          <w:sz w:val="28"/>
          <w:szCs w:val="28"/>
        </w:rPr>
        <w:lastRenderedPageBreak/>
        <w:t>Discussion</w:t>
      </w:r>
    </w:p>
    <w:p w14:paraId="3EEC164D" w14:textId="368B4244" w:rsidR="0026657D" w:rsidRPr="00B90181" w:rsidRDefault="00D304CF" w:rsidP="0026657D">
      <w:pPr>
        <w:pStyle w:val="ListParagraph"/>
        <w:numPr>
          <w:ilvl w:val="1"/>
          <w:numId w:val="11"/>
        </w:numPr>
        <w:jc w:val="both"/>
        <w:rPr>
          <w:b/>
          <w:bCs/>
          <w:i/>
          <w:iCs/>
        </w:rPr>
      </w:pPr>
      <w:r w:rsidRPr="00B90181">
        <w:rPr>
          <w:b/>
          <w:bCs/>
          <w:i/>
          <w:iCs/>
        </w:rPr>
        <w:t xml:space="preserve">On whether to solve the </w:t>
      </w:r>
      <w:r w:rsidR="0021394B" w:rsidRPr="00B90181">
        <w:rPr>
          <w:b/>
          <w:bCs/>
          <w:i/>
          <w:iCs/>
        </w:rPr>
        <w:t>SRS I</w:t>
      </w:r>
      <w:r w:rsidR="0026657D" w:rsidRPr="00B90181">
        <w:rPr>
          <w:b/>
          <w:bCs/>
          <w:i/>
          <w:iCs/>
        </w:rPr>
        <w:t>L</w:t>
      </w:r>
      <w:r w:rsidRPr="00B90181">
        <w:rPr>
          <w:b/>
          <w:bCs/>
          <w:i/>
          <w:iCs/>
        </w:rPr>
        <w:t xml:space="preserve"> issue in Rel-19</w:t>
      </w:r>
      <w:r w:rsidR="0026657D" w:rsidRPr="00B90181">
        <w:rPr>
          <w:b/>
          <w:bCs/>
          <w:i/>
          <w:iCs/>
        </w:rPr>
        <w:t xml:space="preserve"> </w:t>
      </w:r>
    </w:p>
    <w:p w14:paraId="4D4E3FDA" w14:textId="4DF47C31" w:rsidR="008B4D59" w:rsidRDefault="00EB0460" w:rsidP="00542B38">
      <w:pPr>
        <w:spacing w:after="180"/>
        <w:ind w:firstLine="284"/>
        <w:jc w:val="both"/>
        <w:rPr>
          <w:rFonts w:eastAsia="DengXian"/>
          <w:sz w:val="20"/>
          <w:szCs w:val="20"/>
          <w:lang w:eastAsia="zh-CN"/>
        </w:rPr>
      </w:pPr>
      <w:r w:rsidRPr="00EB0460">
        <w:rPr>
          <w:sz w:val="20"/>
          <w:szCs w:val="20"/>
          <w:lang w:val="en-GB"/>
        </w:rPr>
        <w:t>T</w:t>
      </w:r>
      <w:r w:rsidR="00D34A0E">
        <w:rPr>
          <w:sz w:val="20"/>
          <w:szCs w:val="20"/>
          <w:lang w:val="en-GB"/>
        </w:rPr>
        <w:t xml:space="preserve">he SRS insertion loss imbalance issue has been highly debated in RAN4 and RAN1 meetings since the introduction of the </w:t>
      </w:r>
      <w:r w:rsidR="006D4667">
        <w:rPr>
          <w:sz w:val="20"/>
          <w:szCs w:val="20"/>
          <w:lang w:val="en-GB"/>
        </w:rPr>
        <w:t>8</w:t>
      </w:r>
      <w:r w:rsidR="00D34A0E">
        <w:rPr>
          <w:sz w:val="20"/>
          <w:szCs w:val="20"/>
          <w:lang w:val="en-GB"/>
        </w:rPr>
        <w:t>Rx WID</w:t>
      </w:r>
      <w:r w:rsidR="008258F9">
        <w:rPr>
          <w:sz w:val="20"/>
          <w:szCs w:val="20"/>
          <w:lang w:val="en-GB"/>
        </w:rPr>
        <w:t xml:space="preserve"> in Rel-18</w:t>
      </w:r>
      <w:r w:rsidR="00D34A0E">
        <w:rPr>
          <w:sz w:val="20"/>
          <w:szCs w:val="20"/>
          <w:lang w:val="en-GB"/>
        </w:rPr>
        <w:t>.</w:t>
      </w:r>
      <w:r w:rsidR="008258F9">
        <w:rPr>
          <w:sz w:val="20"/>
          <w:szCs w:val="20"/>
          <w:lang w:val="en-GB"/>
        </w:rPr>
        <w:t xml:space="preserve"> </w:t>
      </w:r>
      <w:r w:rsidR="00A75212">
        <w:rPr>
          <w:rFonts w:eastAsia="DengXian"/>
          <w:sz w:val="20"/>
          <w:szCs w:val="20"/>
          <w:lang w:eastAsia="zh-CN"/>
        </w:rPr>
        <w:t xml:space="preserve">Over the past </w:t>
      </w:r>
      <w:r w:rsidR="00A75212" w:rsidRPr="00724387">
        <w:rPr>
          <w:rFonts w:eastAsia="DengXian"/>
          <w:sz w:val="20"/>
          <w:szCs w:val="20"/>
          <w:lang w:eastAsia="zh-CN"/>
        </w:rPr>
        <w:t>RAN4</w:t>
      </w:r>
      <w:r w:rsidR="00A75212">
        <w:rPr>
          <w:rFonts w:eastAsia="DengXian"/>
          <w:sz w:val="20"/>
          <w:szCs w:val="20"/>
          <w:lang w:eastAsia="zh-CN"/>
        </w:rPr>
        <w:t xml:space="preserve"> meetings, several discussions have been held on the issue with no clear solution identified yet, although most companies see the need for a solution. </w:t>
      </w:r>
    </w:p>
    <w:p w14:paraId="21372FC9" w14:textId="1C9C2C3F" w:rsidR="008B4D59" w:rsidRDefault="008B4D59" w:rsidP="008B4D59">
      <w:pPr>
        <w:spacing w:after="180"/>
        <w:ind w:firstLine="284"/>
        <w:jc w:val="both"/>
        <w:rPr>
          <w:rFonts w:eastAsia="DengXian"/>
          <w:sz w:val="20"/>
          <w:szCs w:val="20"/>
          <w:lang w:eastAsia="zh-CN"/>
        </w:rPr>
      </w:pPr>
      <w:r>
        <w:rPr>
          <w:sz w:val="20"/>
          <w:szCs w:val="20"/>
          <w:lang w:val="en-GB"/>
        </w:rPr>
        <w:t xml:space="preserve">Based on simulation results from several companies, it was recognized that, if this issue is not addressed, there could be a potential performance degradation in user throughput [4-9]. </w:t>
      </w:r>
      <w:r w:rsidRPr="00A3245F">
        <w:rPr>
          <w:sz w:val="20"/>
          <w:szCs w:val="20"/>
          <w:lang w:val="en-GB"/>
        </w:rPr>
        <w:t xml:space="preserve">In </w:t>
      </w:r>
      <w:r w:rsidRPr="00A3245F">
        <w:rPr>
          <w:rFonts w:eastAsia="DengXian"/>
          <w:sz w:val="20"/>
          <w:szCs w:val="20"/>
          <w:lang w:eastAsia="zh-CN"/>
        </w:rPr>
        <w:t>RAN4#106 meeting (</w:t>
      </w:r>
      <w:r w:rsidRPr="00A3245F">
        <w:rPr>
          <w:rFonts w:eastAsia="SimSun"/>
          <w:bCs/>
          <w:sz w:val="20"/>
          <w:szCs w:val="20"/>
          <w:lang w:eastAsia="zh-CN"/>
        </w:rPr>
        <w:t>Athens, Greece, February 27 – March 3, 202</w:t>
      </w:r>
      <w:r>
        <w:rPr>
          <w:rFonts w:eastAsia="SimSun"/>
          <w:bCs/>
          <w:sz w:val="20"/>
          <w:szCs w:val="20"/>
          <w:lang w:eastAsia="zh-CN"/>
        </w:rPr>
        <w:t>3</w:t>
      </w:r>
      <w:r w:rsidRPr="00A3245F">
        <w:rPr>
          <w:rFonts w:eastAsia="DengXian"/>
          <w:bCs/>
          <w:sz w:val="20"/>
          <w:szCs w:val="20"/>
          <w:lang w:eastAsia="zh-CN"/>
        </w:rPr>
        <w:t>)</w:t>
      </w:r>
      <w:r>
        <w:rPr>
          <w:rFonts w:eastAsia="DengXian"/>
          <w:bCs/>
          <w:sz w:val="20"/>
          <w:szCs w:val="20"/>
          <w:lang w:eastAsia="zh-CN"/>
        </w:rPr>
        <w:t xml:space="preserve">, </w:t>
      </w:r>
      <w:r w:rsidRPr="00A3245F">
        <w:rPr>
          <w:rFonts w:eastAsia="DengXian"/>
          <w:sz w:val="20"/>
          <w:szCs w:val="20"/>
          <w:lang w:eastAsia="zh-CN"/>
        </w:rPr>
        <w:t>an LS [</w:t>
      </w:r>
      <w:r>
        <w:rPr>
          <w:rFonts w:eastAsia="DengXian"/>
          <w:sz w:val="20"/>
          <w:szCs w:val="20"/>
          <w:lang w:eastAsia="zh-CN"/>
        </w:rPr>
        <w:t>3</w:t>
      </w:r>
      <w:r w:rsidRPr="00A3245F">
        <w:rPr>
          <w:rFonts w:eastAsia="DengXian"/>
          <w:sz w:val="20"/>
          <w:szCs w:val="20"/>
          <w:lang w:eastAsia="zh-CN"/>
        </w:rPr>
        <w:t>]</w:t>
      </w:r>
      <w:r>
        <w:rPr>
          <w:rFonts w:eastAsia="DengXian"/>
          <w:sz w:val="20"/>
          <w:szCs w:val="20"/>
          <w:lang w:eastAsia="zh-CN"/>
        </w:rPr>
        <w:t xml:space="preserve"> from RAN4</w:t>
      </w:r>
      <w:r w:rsidRPr="00A3245F">
        <w:rPr>
          <w:rFonts w:eastAsia="DengXian"/>
          <w:sz w:val="20"/>
          <w:szCs w:val="20"/>
          <w:lang w:eastAsia="zh-CN"/>
        </w:rPr>
        <w:t xml:space="preserve"> was sent to RAN1 describing the SRS IL </w:t>
      </w:r>
      <w:r>
        <w:rPr>
          <w:rFonts w:eastAsia="DengXian"/>
          <w:sz w:val="20"/>
          <w:szCs w:val="20"/>
          <w:lang w:eastAsia="zh-CN"/>
        </w:rPr>
        <w:t xml:space="preserve">imbalance issue for 8Rx </w:t>
      </w:r>
      <w:r w:rsidRPr="00A3245F">
        <w:rPr>
          <w:rFonts w:eastAsia="DengXian"/>
          <w:sz w:val="20"/>
          <w:szCs w:val="20"/>
          <w:lang w:eastAsia="zh-CN"/>
        </w:rPr>
        <w:t>and its potential impact on inaccurate channel estimation at the gNB receiver, which</w:t>
      </w:r>
      <w:r w:rsidRPr="00E712EA">
        <w:rPr>
          <w:rFonts w:eastAsia="DengXian"/>
          <w:lang w:eastAsia="zh-CN"/>
        </w:rPr>
        <w:t xml:space="preserve"> </w:t>
      </w:r>
      <w:r w:rsidRPr="00724387">
        <w:rPr>
          <w:rFonts w:eastAsia="DengXian"/>
          <w:sz w:val="20"/>
          <w:szCs w:val="20"/>
          <w:lang w:eastAsia="zh-CN"/>
        </w:rPr>
        <w:t>could lead to an incorrect DL CSI estimation</w:t>
      </w:r>
      <w:r>
        <w:rPr>
          <w:rFonts w:eastAsia="DengXian"/>
          <w:sz w:val="20"/>
          <w:szCs w:val="20"/>
          <w:lang w:eastAsia="zh-CN"/>
        </w:rPr>
        <w:t xml:space="preserve">. In response to the RAN4 LS, a lot of companies provided simulation results to highlight the potential impacts of IL imbalance on </w:t>
      </w:r>
      <w:r w:rsidRPr="00724387">
        <w:rPr>
          <w:rFonts w:eastAsia="DengXian"/>
          <w:sz w:val="20"/>
          <w:szCs w:val="20"/>
          <w:lang w:eastAsia="zh-CN"/>
        </w:rPr>
        <w:t>th</w:t>
      </w:r>
      <w:r>
        <w:rPr>
          <w:rFonts w:eastAsia="DengXian"/>
          <w:sz w:val="20"/>
          <w:szCs w:val="20"/>
          <w:lang w:eastAsia="zh-CN"/>
        </w:rPr>
        <w:t xml:space="preserve">e </w:t>
      </w:r>
      <w:r w:rsidRPr="00724387">
        <w:rPr>
          <w:rFonts w:eastAsia="DengXian"/>
          <w:sz w:val="20"/>
          <w:szCs w:val="20"/>
          <w:lang w:eastAsia="zh-CN"/>
        </w:rPr>
        <w:t>degradation of overall system performance</w:t>
      </w:r>
      <w:r>
        <w:rPr>
          <w:rFonts w:eastAsia="DengXian"/>
          <w:sz w:val="20"/>
          <w:szCs w:val="20"/>
          <w:lang w:eastAsia="zh-CN"/>
        </w:rPr>
        <w:t xml:space="preserve">[4]. </w:t>
      </w:r>
      <w:r w:rsidRPr="001B06B9">
        <w:rPr>
          <w:rFonts w:eastAsia="DengXian"/>
          <w:sz w:val="20"/>
          <w:szCs w:val="20"/>
          <w:lang w:eastAsia="zh-CN"/>
        </w:rPr>
        <w:t xml:space="preserve">It can </w:t>
      </w:r>
      <w:r>
        <w:rPr>
          <w:rFonts w:eastAsia="DengXian"/>
          <w:sz w:val="20"/>
          <w:szCs w:val="20"/>
        </w:rPr>
        <w:t xml:space="preserve">be observed </w:t>
      </w:r>
      <w:r w:rsidRPr="001B06B9">
        <w:rPr>
          <w:rFonts w:eastAsia="DengXian"/>
          <w:sz w:val="20"/>
          <w:szCs w:val="20"/>
        </w:rPr>
        <w:t>from th</w:t>
      </w:r>
      <w:r>
        <w:rPr>
          <w:rFonts w:eastAsia="DengXian"/>
          <w:sz w:val="20"/>
          <w:szCs w:val="20"/>
        </w:rPr>
        <w:t xml:space="preserve">ose simulation results </w:t>
      </w:r>
      <w:r w:rsidRPr="001B06B9">
        <w:rPr>
          <w:rFonts w:eastAsia="DengXian"/>
          <w:sz w:val="20"/>
          <w:szCs w:val="20"/>
        </w:rPr>
        <w:t xml:space="preserve">that, without </w:t>
      </w:r>
      <w:r>
        <w:rPr>
          <w:rFonts w:eastAsia="DengXian"/>
          <w:sz w:val="20"/>
          <w:szCs w:val="20"/>
        </w:rPr>
        <w:t xml:space="preserve">any </w:t>
      </w:r>
      <w:r w:rsidRPr="001B06B9">
        <w:rPr>
          <w:rFonts w:eastAsia="DengXian"/>
          <w:sz w:val="20"/>
          <w:szCs w:val="20"/>
        </w:rPr>
        <w:t>reporting</w:t>
      </w:r>
      <w:r>
        <w:rPr>
          <w:rFonts w:eastAsia="DengXian"/>
          <w:sz w:val="20"/>
          <w:szCs w:val="20"/>
        </w:rPr>
        <w:t xml:space="preserve"> or </w:t>
      </w:r>
      <w:r w:rsidRPr="001B06B9">
        <w:rPr>
          <w:rFonts w:eastAsia="DengXian"/>
          <w:sz w:val="20"/>
          <w:szCs w:val="20"/>
        </w:rPr>
        <w:t>compensation,</w:t>
      </w:r>
      <w:r>
        <w:rPr>
          <w:rFonts w:eastAsia="DengXian"/>
          <w:sz w:val="20"/>
          <w:szCs w:val="20"/>
        </w:rPr>
        <w:t xml:space="preserve"> </w:t>
      </w:r>
      <w:r w:rsidR="00E422C7">
        <w:rPr>
          <w:rFonts w:eastAsia="DengXian"/>
          <w:sz w:val="20"/>
          <w:szCs w:val="20"/>
        </w:rPr>
        <w:t xml:space="preserve">SRS IL imbalance </w:t>
      </w:r>
      <w:r>
        <w:rPr>
          <w:rFonts w:eastAsia="DengXian"/>
          <w:sz w:val="20"/>
          <w:szCs w:val="20"/>
        </w:rPr>
        <w:t>can</w:t>
      </w:r>
      <w:r w:rsidRPr="001B06B9">
        <w:rPr>
          <w:rFonts w:eastAsia="DengXian"/>
          <w:sz w:val="20"/>
          <w:szCs w:val="20"/>
        </w:rPr>
        <w:t xml:space="preserve"> result in a non-negligible performance loss for both SU-MIMO and MU-MIMO</w:t>
      </w:r>
      <w:r w:rsidR="00E422C7">
        <w:rPr>
          <w:rFonts w:eastAsia="DengXian"/>
          <w:sz w:val="20"/>
          <w:szCs w:val="20"/>
        </w:rPr>
        <w:t xml:space="preserve"> because </w:t>
      </w:r>
      <w:r w:rsidR="00C15ECB" w:rsidRPr="00E422C7">
        <w:rPr>
          <w:rFonts w:eastAsia="DengXian"/>
          <w:sz w:val="20"/>
          <w:szCs w:val="20"/>
          <w:lang w:eastAsia="zh-CN"/>
        </w:rPr>
        <w:t xml:space="preserve">it will </w:t>
      </w:r>
      <w:r w:rsidR="00E422C7" w:rsidRPr="00E422C7">
        <w:rPr>
          <w:rFonts w:eastAsia="DengXian"/>
          <w:sz w:val="20"/>
          <w:szCs w:val="20"/>
          <w:lang w:eastAsia="zh-CN"/>
        </w:rPr>
        <w:t xml:space="preserve">negatively </w:t>
      </w:r>
      <w:r w:rsidR="00C15ECB" w:rsidRPr="00E422C7">
        <w:rPr>
          <w:rFonts w:eastAsia="DengXian"/>
          <w:sz w:val="20"/>
          <w:szCs w:val="20"/>
          <w:lang w:eastAsia="zh-CN"/>
        </w:rPr>
        <w:t xml:space="preserve">affect the channel estimation, which will </w:t>
      </w:r>
      <w:r w:rsidR="00E422C7">
        <w:rPr>
          <w:rFonts w:eastAsia="DengXian"/>
          <w:sz w:val="20"/>
          <w:szCs w:val="20"/>
          <w:lang w:eastAsia="zh-CN"/>
        </w:rPr>
        <w:t xml:space="preserve">result into </w:t>
      </w:r>
      <w:r w:rsidR="00C15ECB" w:rsidRPr="00E422C7">
        <w:rPr>
          <w:rFonts w:eastAsia="DengXian"/>
          <w:sz w:val="20"/>
          <w:szCs w:val="20"/>
          <w:lang w:eastAsia="zh-CN"/>
        </w:rPr>
        <w:t xml:space="preserve"> </w:t>
      </w:r>
      <w:r w:rsidR="00E422C7">
        <w:rPr>
          <w:rFonts w:eastAsia="DengXian"/>
          <w:sz w:val="20"/>
          <w:szCs w:val="20"/>
          <w:lang w:eastAsia="zh-CN"/>
        </w:rPr>
        <w:t xml:space="preserve">poor </w:t>
      </w:r>
      <w:r w:rsidR="00C15ECB" w:rsidRPr="00E422C7">
        <w:rPr>
          <w:rFonts w:eastAsia="DengXian"/>
          <w:sz w:val="20"/>
          <w:szCs w:val="20"/>
          <w:lang w:eastAsia="zh-CN"/>
        </w:rPr>
        <w:t>DL performance.</w:t>
      </w:r>
    </w:p>
    <w:p w14:paraId="1A4DC887" w14:textId="77777777" w:rsidR="008B4D59" w:rsidRDefault="008B4D59" w:rsidP="008B4D59">
      <w:pPr>
        <w:spacing w:after="180"/>
        <w:jc w:val="both"/>
        <w:rPr>
          <w:rFonts w:eastAsia="DengXian"/>
          <w:sz w:val="20"/>
          <w:szCs w:val="20"/>
          <w:lang w:eastAsia="zh-CN"/>
        </w:rPr>
      </w:pPr>
      <w:r w:rsidRPr="009C5CD1">
        <w:rPr>
          <w:rFonts w:eastAsia="DengXian"/>
          <w:b/>
          <w:bCs/>
          <w:i/>
          <w:iCs/>
          <w:sz w:val="20"/>
          <w:szCs w:val="20"/>
          <w:lang w:eastAsia="zh-CN"/>
        </w:rPr>
        <w:t>Observation #1:</w:t>
      </w:r>
      <w:r>
        <w:rPr>
          <w:rFonts w:eastAsia="DengXian"/>
          <w:sz w:val="20"/>
          <w:szCs w:val="20"/>
          <w:lang w:eastAsia="zh-CN"/>
        </w:rPr>
        <w:t xml:space="preserve"> </w:t>
      </w:r>
      <w:r>
        <w:rPr>
          <w:rFonts w:eastAsia="DengXian"/>
          <w:i/>
          <w:iCs/>
          <w:sz w:val="20"/>
          <w:szCs w:val="20"/>
          <w:lang w:eastAsia="zh-CN"/>
        </w:rPr>
        <w:t>B</w:t>
      </w:r>
      <w:r w:rsidRPr="009C5CD1">
        <w:rPr>
          <w:i/>
          <w:iCs/>
          <w:sz w:val="20"/>
          <w:szCs w:val="20"/>
          <w:lang w:val="en-GB"/>
        </w:rPr>
        <w:t>ased on simulation results from several companies, it</w:t>
      </w:r>
      <w:r>
        <w:rPr>
          <w:i/>
          <w:iCs/>
          <w:sz w:val="20"/>
          <w:szCs w:val="20"/>
          <w:lang w:val="en-GB"/>
        </w:rPr>
        <w:t xml:space="preserve"> is</w:t>
      </w:r>
      <w:r w:rsidRPr="009C5CD1">
        <w:rPr>
          <w:i/>
          <w:iCs/>
          <w:sz w:val="20"/>
          <w:szCs w:val="20"/>
          <w:lang w:val="en-GB"/>
        </w:rPr>
        <w:t xml:space="preserve"> recognized that, if the SRS IL imbalance issue is not addressed, there could be a potential performance degradation in user throughput.</w:t>
      </w:r>
    </w:p>
    <w:p w14:paraId="5A76CAC5" w14:textId="77E31B75" w:rsidR="008B4D59" w:rsidRDefault="008B4D59" w:rsidP="008B4D59">
      <w:pPr>
        <w:spacing w:after="180"/>
        <w:jc w:val="both"/>
        <w:rPr>
          <w:rFonts w:eastAsia="DengXian"/>
          <w:sz w:val="20"/>
          <w:szCs w:val="20"/>
          <w:lang w:eastAsia="zh-CN"/>
        </w:rPr>
      </w:pPr>
      <w:r>
        <w:rPr>
          <w:rFonts w:eastAsia="DengXian"/>
          <w:sz w:val="20"/>
          <w:szCs w:val="20"/>
          <w:lang w:eastAsia="zh-CN"/>
        </w:rPr>
        <w:t xml:space="preserve">We therefore support Option 2 of issue 3-1-1 above. </w:t>
      </w:r>
    </w:p>
    <w:p w14:paraId="3D6487CD" w14:textId="77777777" w:rsidR="008B4D59" w:rsidRDefault="008B4D59" w:rsidP="008B4D59">
      <w:pPr>
        <w:spacing w:after="180"/>
        <w:jc w:val="both"/>
        <w:rPr>
          <w:rFonts w:eastAsia="DengXian"/>
          <w:i/>
          <w:iCs/>
          <w:sz w:val="20"/>
          <w:szCs w:val="20"/>
          <w:lang w:eastAsia="zh-CN"/>
        </w:rPr>
      </w:pPr>
      <w:r>
        <w:rPr>
          <w:rFonts w:eastAsia="DengXian"/>
          <w:b/>
          <w:bCs/>
          <w:i/>
          <w:iCs/>
          <w:sz w:val="20"/>
          <w:szCs w:val="20"/>
          <w:lang w:eastAsia="zh-CN"/>
        </w:rPr>
        <w:t>Proposal</w:t>
      </w:r>
      <w:r w:rsidRPr="009C5CD1">
        <w:rPr>
          <w:rFonts w:eastAsia="DengXian"/>
          <w:b/>
          <w:bCs/>
          <w:i/>
          <w:iCs/>
          <w:sz w:val="20"/>
          <w:szCs w:val="20"/>
          <w:lang w:eastAsia="zh-CN"/>
        </w:rPr>
        <w:t xml:space="preserve"> #1:</w:t>
      </w:r>
      <w:r>
        <w:rPr>
          <w:rFonts w:eastAsia="DengXian"/>
          <w:sz w:val="20"/>
          <w:szCs w:val="20"/>
          <w:lang w:eastAsia="zh-CN"/>
        </w:rPr>
        <w:t xml:space="preserve"> </w:t>
      </w:r>
      <w:r>
        <w:rPr>
          <w:rFonts w:eastAsia="DengXian"/>
          <w:i/>
          <w:iCs/>
          <w:sz w:val="20"/>
          <w:szCs w:val="20"/>
          <w:lang w:eastAsia="zh-CN"/>
        </w:rPr>
        <w:t>We support Option 2: RAN4 should continue the discussions on how to solve the SRS insertion loss balance issue and find a compromised solution in Rel-19.</w:t>
      </w:r>
    </w:p>
    <w:p w14:paraId="4672FE6C" w14:textId="74661874" w:rsidR="008B4D59" w:rsidRDefault="008B4D59" w:rsidP="008B4D59">
      <w:pPr>
        <w:spacing w:after="180"/>
        <w:jc w:val="both"/>
        <w:rPr>
          <w:sz w:val="21"/>
        </w:rPr>
      </w:pPr>
      <w:r w:rsidRPr="008B4D59">
        <w:rPr>
          <w:rFonts w:eastAsia="DengXian"/>
          <w:sz w:val="20"/>
          <w:szCs w:val="20"/>
          <w:lang w:eastAsia="zh-CN"/>
        </w:rPr>
        <w:t xml:space="preserve"> </w:t>
      </w:r>
      <w:r>
        <w:rPr>
          <w:rFonts w:eastAsia="DengXian"/>
          <w:sz w:val="20"/>
          <w:szCs w:val="20"/>
          <w:lang w:eastAsia="zh-CN"/>
        </w:rPr>
        <w:t xml:space="preserve">A potential solution for the SRS IL imbalance issue should also be used for </w:t>
      </w:r>
      <w:r w:rsidRPr="006F4BD1">
        <w:rPr>
          <w:sz w:val="21"/>
        </w:rPr>
        <w:t>2Rx/4Rx/6Rx/8Rx</w:t>
      </w:r>
      <w:r>
        <w:rPr>
          <w:sz w:val="21"/>
        </w:rPr>
        <w:t>.</w:t>
      </w:r>
    </w:p>
    <w:p w14:paraId="5DFD6726" w14:textId="19DAA2D3" w:rsidR="008B4D59" w:rsidRDefault="008B4D59" w:rsidP="008B4D59">
      <w:pPr>
        <w:pStyle w:val="Proposal"/>
        <w:rPr>
          <w:b w:val="0"/>
          <w:bCs/>
          <w:i/>
          <w:iCs/>
          <w:sz w:val="21"/>
        </w:rPr>
      </w:pPr>
      <w:r w:rsidRPr="008B4D59">
        <w:rPr>
          <w:i/>
          <w:iCs/>
          <w:sz w:val="21"/>
        </w:rPr>
        <w:t>Proposal</w:t>
      </w:r>
      <w:r w:rsidR="004029C1">
        <w:rPr>
          <w:i/>
          <w:iCs/>
          <w:sz w:val="21"/>
        </w:rPr>
        <w:t xml:space="preserve"> #</w:t>
      </w:r>
      <w:r w:rsidRPr="008B4D59">
        <w:rPr>
          <w:i/>
          <w:iCs/>
          <w:sz w:val="21"/>
        </w:rPr>
        <w:t>2:</w:t>
      </w:r>
      <w:r w:rsidRPr="008B4D59">
        <w:rPr>
          <w:b w:val="0"/>
          <w:bCs/>
          <w:i/>
          <w:iCs/>
          <w:sz w:val="21"/>
        </w:rPr>
        <w:t xml:space="preserve"> </w:t>
      </w:r>
      <w:r w:rsidRPr="008B4D59">
        <w:rPr>
          <w:rFonts w:eastAsia="DengXian"/>
          <w:b w:val="0"/>
          <w:bCs/>
          <w:i/>
          <w:iCs/>
          <w:sz w:val="20"/>
          <w:szCs w:val="20"/>
          <w:lang w:eastAsia="zh-CN"/>
        </w:rPr>
        <w:t xml:space="preserve">A potential solution for the SRS IL imbalance issue should also be used for </w:t>
      </w:r>
      <w:r w:rsidRPr="008B4D59">
        <w:rPr>
          <w:b w:val="0"/>
          <w:bCs/>
          <w:i/>
          <w:iCs/>
          <w:sz w:val="21"/>
        </w:rPr>
        <w:t>2Rx/4Rx/6Rx/8Rx.</w:t>
      </w:r>
    </w:p>
    <w:p w14:paraId="44C7D8AD" w14:textId="77777777" w:rsidR="008B4D59" w:rsidRPr="008B4D59" w:rsidRDefault="008B4D59" w:rsidP="008B4D59">
      <w:pPr>
        <w:pStyle w:val="Proposal"/>
        <w:rPr>
          <w:b w:val="0"/>
          <w:bCs/>
          <w:i/>
          <w:iCs/>
          <w:sz w:val="21"/>
        </w:rPr>
      </w:pPr>
    </w:p>
    <w:p w14:paraId="5745FECF" w14:textId="6C227D66" w:rsidR="008B4D59" w:rsidRPr="00B90181" w:rsidRDefault="008B4D59" w:rsidP="008B4D59">
      <w:pPr>
        <w:pStyle w:val="ListParagraph"/>
        <w:numPr>
          <w:ilvl w:val="1"/>
          <w:numId w:val="11"/>
        </w:numPr>
        <w:jc w:val="both"/>
        <w:rPr>
          <w:b/>
          <w:bCs/>
          <w:i/>
          <w:iCs/>
        </w:rPr>
      </w:pPr>
      <w:r w:rsidRPr="00B90181">
        <w:rPr>
          <w:b/>
          <w:bCs/>
          <w:i/>
          <w:iCs/>
        </w:rPr>
        <w:t>On candidate solutions for SRS IL imbalance issue</w:t>
      </w:r>
    </w:p>
    <w:p w14:paraId="6F0B5C78" w14:textId="01B8917C" w:rsidR="008B4D59" w:rsidRDefault="00B90181" w:rsidP="008B4D59">
      <w:pPr>
        <w:spacing w:after="180"/>
        <w:jc w:val="both"/>
        <w:rPr>
          <w:rFonts w:eastAsia="DengXian"/>
          <w:sz w:val="20"/>
          <w:szCs w:val="20"/>
          <w:lang w:eastAsia="zh-CN"/>
        </w:rPr>
      </w:pPr>
      <w:r>
        <w:rPr>
          <w:rFonts w:eastAsia="DengXian"/>
          <w:sz w:val="20"/>
          <w:szCs w:val="20"/>
          <w:lang w:eastAsia="zh-CN"/>
        </w:rPr>
        <w:t xml:space="preserve">Most of the solutions provided so far by numerous companies are all centered around </w:t>
      </w:r>
      <w:r w:rsidRPr="002D6665">
        <w:rPr>
          <w:rFonts w:eastAsia="DengXian"/>
          <w:sz w:val="20"/>
          <w:szCs w:val="20"/>
          <w:lang w:eastAsia="zh-CN"/>
        </w:rPr>
        <w:t>UE power self-compensation and</w:t>
      </w:r>
      <w:r>
        <w:rPr>
          <w:rFonts w:eastAsia="DengXian"/>
          <w:sz w:val="20"/>
          <w:szCs w:val="20"/>
          <w:lang w:eastAsia="zh-CN"/>
        </w:rPr>
        <w:t xml:space="preserve"> IL imbalance reporting to the NW</w:t>
      </w:r>
    </w:p>
    <w:p w14:paraId="4C279264" w14:textId="2527D9A7" w:rsidR="00B90181" w:rsidRPr="00B90181" w:rsidRDefault="00B90181" w:rsidP="00B90181">
      <w:pPr>
        <w:pStyle w:val="ListParagraph"/>
        <w:numPr>
          <w:ilvl w:val="2"/>
          <w:numId w:val="11"/>
        </w:numPr>
        <w:spacing w:after="180"/>
        <w:jc w:val="both"/>
        <w:rPr>
          <w:rFonts w:eastAsia="DengXian"/>
          <w:b/>
          <w:bCs/>
          <w:sz w:val="22"/>
          <w:szCs w:val="22"/>
          <w:lang w:eastAsia="zh-CN"/>
        </w:rPr>
      </w:pPr>
      <w:r w:rsidRPr="00B90181">
        <w:rPr>
          <w:rFonts w:eastAsia="DengXian"/>
          <w:b/>
          <w:bCs/>
          <w:sz w:val="22"/>
          <w:szCs w:val="22"/>
          <w:lang w:eastAsia="zh-CN"/>
        </w:rPr>
        <w:t>UE self-compensation</w:t>
      </w:r>
    </w:p>
    <w:p w14:paraId="6587EEAA" w14:textId="77777777" w:rsidR="00B90181" w:rsidRPr="00B90181" w:rsidRDefault="00B90181" w:rsidP="00B90181">
      <w:pPr>
        <w:spacing w:after="180"/>
        <w:jc w:val="both"/>
        <w:rPr>
          <w:rFonts w:eastAsia="DengXian"/>
          <w:sz w:val="20"/>
          <w:szCs w:val="20"/>
          <w:lang w:eastAsia="zh-CN"/>
        </w:rPr>
      </w:pPr>
      <w:r w:rsidRPr="00B90181">
        <w:rPr>
          <w:rFonts w:eastAsia="DengXian"/>
          <w:sz w:val="20"/>
          <w:szCs w:val="20"/>
          <w:lang w:eastAsia="zh-CN"/>
        </w:rPr>
        <w:t>RAN4 identified in Meeting # 110-Bis three cases that determine the effectiveness of applying the compensation [9]:</w:t>
      </w:r>
    </w:p>
    <w:p w14:paraId="2ADBEC84" w14:textId="77777777" w:rsidR="00B90181" w:rsidRPr="00834429" w:rsidRDefault="00B90181" w:rsidP="00B90181">
      <w:pPr>
        <w:pStyle w:val="ListParagraph"/>
        <w:numPr>
          <w:ilvl w:val="0"/>
          <w:numId w:val="45"/>
        </w:numPr>
        <w:jc w:val="both"/>
        <w:rPr>
          <w:rFonts w:eastAsia="SimSun"/>
          <w:sz w:val="20"/>
          <w:szCs w:val="20"/>
        </w:rPr>
      </w:pPr>
      <w:r w:rsidRPr="00834429">
        <w:rPr>
          <w:rFonts w:eastAsia="SimSun"/>
          <w:b/>
          <w:bCs/>
          <w:sz w:val="20"/>
          <w:szCs w:val="20"/>
        </w:rPr>
        <w:t>Case 1</w:t>
      </w:r>
      <w:r w:rsidRPr="00834429">
        <w:rPr>
          <w:b/>
          <w:bCs/>
          <w:sz w:val="20"/>
          <w:szCs w:val="20"/>
          <w:lang w:eastAsia="zh-CN"/>
        </w:rPr>
        <w:t>(non near max Tx power):</w:t>
      </w:r>
      <w:r w:rsidRPr="00834429">
        <w:rPr>
          <w:sz w:val="20"/>
          <w:szCs w:val="20"/>
          <w:lang w:eastAsia="zh-CN"/>
        </w:rPr>
        <w:t xml:space="preserve"> </w:t>
      </w:r>
      <w:r>
        <w:rPr>
          <w:sz w:val="20"/>
          <w:szCs w:val="20"/>
          <w:lang w:eastAsia="zh-CN"/>
        </w:rPr>
        <w:t>In this scenario, the UE is not power-limited and should be able to compensate for the IL loss imbalance across the SRS ports if the PA headroom is higher than the maximum IL imbalance.</w:t>
      </w:r>
    </w:p>
    <w:p w14:paraId="520D47FD" w14:textId="77777777" w:rsidR="00B90181" w:rsidRPr="00834429" w:rsidRDefault="00B90181" w:rsidP="00B90181">
      <w:pPr>
        <w:pStyle w:val="ListParagraph"/>
        <w:numPr>
          <w:ilvl w:val="0"/>
          <w:numId w:val="45"/>
        </w:numPr>
        <w:jc w:val="both"/>
        <w:rPr>
          <w:rFonts w:eastAsia="SimSun"/>
          <w:sz w:val="20"/>
          <w:szCs w:val="20"/>
        </w:rPr>
      </w:pPr>
      <w:r w:rsidRPr="00834429">
        <w:rPr>
          <w:b/>
          <w:bCs/>
          <w:sz w:val="20"/>
          <w:szCs w:val="20"/>
          <w:lang w:eastAsia="zh-CN"/>
        </w:rPr>
        <w:t>Case 2 (near max Tx power):</w:t>
      </w:r>
      <w:r w:rsidRPr="00834429">
        <w:rPr>
          <w:sz w:val="20"/>
          <w:szCs w:val="20"/>
          <w:lang w:eastAsia="zh-CN"/>
        </w:rPr>
        <w:t xml:space="preserve"> </w:t>
      </w:r>
      <w:r>
        <w:rPr>
          <w:sz w:val="20"/>
          <w:szCs w:val="20"/>
          <w:lang w:eastAsia="zh-CN"/>
        </w:rPr>
        <w:t>For this case, the UE is close to be power-limited so performing a reliable compensation for this case could be a challenge because there could be not enough PA headroom remaining. However, this would depend on UE implementation.</w:t>
      </w:r>
    </w:p>
    <w:p w14:paraId="628F8C0D" w14:textId="77777777" w:rsidR="00B90181" w:rsidRPr="00B90181" w:rsidRDefault="00B90181" w:rsidP="00B90181">
      <w:pPr>
        <w:pStyle w:val="ListParagraph"/>
        <w:numPr>
          <w:ilvl w:val="0"/>
          <w:numId w:val="45"/>
        </w:numPr>
        <w:jc w:val="both"/>
        <w:rPr>
          <w:rFonts w:eastAsia="SimSun"/>
          <w:sz w:val="20"/>
          <w:szCs w:val="20"/>
          <w:lang w:eastAsia="zh-TW"/>
        </w:rPr>
      </w:pPr>
      <w:r w:rsidRPr="00834429">
        <w:rPr>
          <w:b/>
          <w:bCs/>
          <w:sz w:val="20"/>
          <w:szCs w:val="20"/>
          <w:lang w:eastAsia="zh-CN"/>
        </w:rPr>
        <w:t xml:space="preserve">Case </w:t>
      </w:r>
      <w:r>
        <w:rPr>
          <w:b/>
          <w:bCs/>
          <w:sz w:val="20"/>
          <w:szCs w:val="20"/>
          <w:lang w:eastAsia="zh-CN"/>
        </w:rPr>
        <w:t>3</w:t>
      </w:r>
      <w:r w:rsidRPr="00834429">
        <w:rPr>
          <w:b/>
          <w:bCs/>
          <w:sz w:val="20"/>
          <w:szCs w:val="20"/>
          <w:lang w:eastAsia="zh-CN"/>
        </w:rPr>
        <w:t xml:space="preserve"> (max Tx power):</w:t>
      </w:r>
      <w:r w:rsidRPr="00834429">
        <w:rPr>
          <w:sz w:val="20"/>
          <w:szCs w:val="20"/>
          <w:lang w:eastAsia="zh-CN"/>
        </w:rPr>
        <w:t xml:space="preserve"> </w:t>
      </w:r>
      <w:r>
        <w:rPr>
          <w:sz w:val="20"/>
          <w:szCs w:val="20"/>
          <w:lang w:eastAsia="zh-CN"/>
        </w:rPr>
        <w:t>The UE is power-limited in these conditions and would probably not be do power compensation.  the UE is close to be power-limited so performing a reliable compensation for this case could be a challenge because there could be not enough PA headroom remaining.</w:t>
      </w:r>
    </w:p>
    <w:p w14:paraId="2C82189B" w14:textId="77777777" w:rsidR="00B90181" w:rsidRPr="00AC3699" w:rsidRDefault="00B90181" w:rsidP="00B90181">
      <w:pPr>
        <w:pStyle w:val="ListParagraph"/>
        <w:jc w:val="both"/>
        <w:rPr>
          <w:rFonts w:eastAsia="SimSun"/>
          <w:sz w:val="20"/>
          <w:szCs w:val="20"/>
          <w:lang w:eastAsia="zh-TW"/>
        </w:rPr>
      </w:pPr>
    </w:p>
    <w:p w14:paraId="3568460E" w14:textId="4EB408A9" w:rsidR="00B90181" w:rsidRPr="00FB0F14" w:rsidRDefault="00B90181" w:rsidP="00B90181">
      <w:pPr>
        <w:spacing w:after="160" w:line="259" w:lineRule="auto"/>
        <w:jc w:val="both"/>
        <w:rPr>
          <w:rFonts w:eastAsia="Calibri"/>
          <w:sz w:val="20"/>
          <w:szCs w:val="20"/>
          <w:lang w:eastAsia="ja-JP"/>
        </w:rPr>
      </w:pPr>
      <w:r w:rsidRPr="00FB0F14">
        <w:rPr>
          <w:rFonts w:eastAsia="Calibri"/>
          <w:sz w:val="20"/>
          <w:szCs w:val="20"/>
          <w:lang w:eastAsia="ja-JP"/>
        </w:rPr>
        <w:t xml:space="preserve">As we discussed in </w:t>
      </w:r>
      <w:r w:rsidR="000F3EA6" w:rsidRPr="00FB0F14">
        <w:rPr>
          <w:rFonts w:eastAsia="Calibri"/>
          <w:sz w:val="20"/>
          <w:szCs w:val="20"/>
          <w:lang w:eastAsia="ja-JP"/>
        </w:rPr>
        <w:t xml:space="preserve">one of </w:t>
      </w:r>
      <w:r w:rsidRPr="00FB0F14">
        <w:rPr>
          <w:rFonts w:eastAsia="Calibri"/>
          <w:sz w:val="20"/>
          <w:szCs w:val="20"/>
          <w:lang w:eastAsia="ja-JP"/>
        </w:rPr>
        <w:t>our previous contribution</w:t>
      </w:r>
      <w:r w:rsidR="000F3EA6" w:rsidRPr="00FB0F14">
        <w:rPr>
          <w:rFonts w:eastAsia="Calibri"/>
          <w:sz w:val="20"/>
          <w:szCs w:val="20"/>
          <w:lang w:eastAsia="ja-JP"/>
        </w:rPr>
        <w:t>s to this topic</w:t>
      </w:r>
      <w:r w:rsidRPr="00FB0F14">
        <w:rPr>
          <w:rFonts w:eastAsia="Calibri"/>
          <w:sz w:val="20"/>
          <w:szCs w:val="20"/>
          <w:lang w:eastAsia="ja-JP"/>
        </w:rPr>
        <w:t xml:space="preserve">[11], the UE should always perform self-compensation on every SRS resource (SRS antenna ports in this case) </w:t>
      </w:r>
      <w:r w:rsidR="000F3EA6" w:rsidRPr="00FB0F14">
        <w:rPr>
          <w:rFonts w:eastAsia="Calibri"/>
          <w:sz w:val="20"/>
          <w:szCs w:val="20"/>
          <w:lang w:eastAsia="ja-JP"/>
        </w:rPr>
        <w:t>when</w:t>
      </w:r>
      <w:r w:rsidRPr="00FB0F14">
        <w:rPr>
          <w:rFonts w:eastAsia="Calibri"/>
          <w:sz w:val="20"/>
          <w:szCs w:val="20"/>
          <w:lang w:eastAsia="ja-JP"/>
        </w:rPr>
        <w:t xml:space="preserve"> it can. This is when it has enough headroom </w:t>
      </w:r>
      <w:r w:rsidR="000F3EA6" w:rsidRPr="00FB0F14">
        <w:rPr>
          <w:rFonts w:eastAsia="Calibri"/>
          <w:sz w:val="20"/>
          <w:szCs w:val="20"/>
          <w:lang w:eastAsia="ja-JP"/>
        </w:rPr>
        <w:t xml:space="preserve">relative to its maximum configured output power </w:t>
      </w:r>
      <w:r w:rsidRPr="00FB0F14">
        <w:rPr>
          <w:rFonts w:eastAsia="Calibri"/>
          <w:sz w:val="20"/>
          <w:szCs w:val="20"/>
          <w:lang w:eastAsia="ja-JP"/>
        </w:rPr>
        <w:t>to overcome the ΔT</w:t>
      </w:r>
      <w:r w:rsidRPr="00FB0F14">
        <w:rPr>
          <w:rFonts w:eastAsia="Calibri"/>
          <w:sz w:val="20"/>
          <w:szCs w:val="20"/>
          <w:vertAlign w:val="subscript"/>
          <w:lang w:eastAsia="ja-JP"/>
        </w:rPr>
        <w:t>RxSRS</w:t>
      </w:r>
      <w:r w:rsidRPr="00FB0F14">
        <w:rPr>
          <w:rFonts w:eastAsia="Calibri"/>
          <w:sz w:val="20"/>
          <w:szCs w:val="20"/>
          <w:lang w:eastAsia="ja-JP"/>
        </w:rPr>
        <w:t xml:space="preserve"> for each SRS antenna port. </w:t>
      </w:r>
      <w:r w:rsidR="004029C1" w:rsidRPr="00FB0F14">
        <w:rPr>
          <w:rFonts w:eastAsia="Calibri"/>
          <w:sz w:val="20"/>
          <w:szCs w:val="20"/>
          <w:lang w:eastAsia="ja-JP"/>
        </w:rPr>
        <w:t>No RAN1 specification will be impacted if the UE self-compensates.</w:t>
      </w:r>
    </w:p>
    <w:p w14:paraId="4B3347D5" w14:textId="244CCC22" w:rsidR="004029C1" w:rsidRPr="00FB0F14" w:rsidRDefault="004029C1" w:rsidP="004029C1">
      <w:pPr>
        <w:spacing w:after="180"/>
        <w:jc w:val="both"/>
        <w:rPr>
          <w:b/>
          <w:bCs/>
          <w:sz w:val="20"/>
          <w:szCs w:val="20"/>
        </w:rPr>
      </w:pPr>
      <w:r w:rsidRPr="00FB0F14">
        <w:rPr>
          <w:rFonts w:eastAsia="DengXian"/>
          <w:b/>
          <w:bCs/>
          <w:i/>
          <w:iCs/>
          <w:sz w:val="20"/>
          <w:szCs w:val="20"/>
          <w:lang w:eastAsia="zh-CN"/>
        </w:rPr>
        <w:t>Proposal #3:</w:t>
      </w:r>
      <w:r w:rsidRPr="00FB0F14">
        <w:rPr>
          <w:rFonts w:eastAsia="DengXian"/>
          <w:sz w:val="20"/>
          <w:szCs w:val="20"/>
          <w:lang w:eastAsia="zh-CN"/>
        </w:rPr>
        <w:t xml:space="preserve"> </w:t>
      </w:r>
      <w:r w:rsidRPr="00FB0F14">
        <w:rPr>
          <w:i/>
          <w:iCs/>
          <w:sz w:val="20"/>
          <w:szCs w:val="20"/>
        </w:rPr>
        <w:t>The UE should always perform self-compensation on every SRS resource (SRS antenna port</w:t>
      </w:r>
      <w:r w:rsidRPr="00FB0F14">
        <w:rPr>
          <w:b/>
          <w:bCs/>
          <w:i/>
          <w:iCs/>
          <w:sz w:val="20"/>
          <w:szCs w:val="20"/>
        </w:rPr>
        <w:t xml:space="preserve">) </w:t>
      </w:r>
      <w:r w:rsidRPr="00FB0F14">
        <w:rPr>
          <w:i/>
          <w:iCs/>
          <w:sz w:val="20"/>
          <w:szCs w:val="20"/>
        </w:rPr>
        <w:t xml:space="preserve">whenever </w:t>
      </w:r>
      <w:r w:rsidRPr="00FB0F14">
        <w:rPr>
          <w:i/>
          <w:iCs/>
          <w:sz w:val="20"/>
          <w:szCs w:val="20"/>
          <w:lang w:val="en-GB"/>
        </w:rPr>
        <w:t xml:space="preserve">it is possible to do so ( </w:t>
      </w:r>
      <w:r w:rsidRPr="00FB0F14">
        <w:rPr>
          <w:rFonts w:eastAsia="Calibri"/>
          <w:i/>
          <w:iCs/>
          <w:sz w:val="20"/>
          <w:szCs w:val="20"/>
          <w:lang w:eastAsia="ja-JP"/>
        </w:rPr>
        <w:t>when it has enough headroom relative to its maximum configured output power to overcome the ΔT</w:t>
      </w:r>
      <w:r w:rsidRPr="00FB0F14">
        <w:rPr>
          <w:rFonts w:eastAsia="Calibri"/>
          <w:i/>
          <w:iCs/>
          <w:sz w:val="20"/>
          <w:szCs w:val="20"/>
          <w:vertAlign w:val="subscript"/>
          <w:lang w:eastAsia="ja-JP"/>
        </w:rPr>
        <w:t>RxSRS</w:t>
      </w:r>
      <w:r w:rsidRPr="00FB0F14">
        <w:rPr>
          <w:rFonts w:eastAsia="Calibri"/>
          <w:i/>
          <w:iCs/>
          <w:sz w:val="20"/>
          <w:szCs w:val="20"/>
          <w:lang w:eastAsia="ja-JP"/>
        </w:rPr>
        <w:t xml:space="preserve"> for each SRS antenna port.</w:t>
      </w:r>
    </w:p>
    <w:p w14:paraId="4B52B55B" w14:textId="25C396FF" w:rsidR="004029C1" w:rsidRPr="00B90181" w:rsidRDefault="004029C1" w:rsidP="004029C1">
      <w:pPr>
        <w:pStyle w:val="ListParagraph"/>
        <w:numPr>
          <w:ilvl w:val="2"/>
          <w:numId w:val="11"/>
        </w:numPr>
        <w:spacing w:after="180"/>
        <w:jc w:val="both"/>
        <w:rPr>
          <w:rFonts w:eastAsia="DengXian"/>
          <w:b/>
          <w:bCs/>
          <w:sz w:val="22"/>
          <w:szCs w:val="22"/>
          <w:lang w:eastAsia="zh-CN"/>
        </w:rPr>
      </w:pPr>
      <w:r w:rsidRPr="00B90181">
        <w:rPr>
          <w:rFonts w:eastAsia="DengXian"/>
          <w:b/>
          <w:bCs/>
          <w:sz w:val="22"/>
          <w:szCs w:val="22"/>
          <w:lang w:eastAsia="zh-CN"/>
        </w:rPr>
        <w:t xml:space="preserve">UE </w:t>
      </w:r>
      <w:r>
        <w:rPr>
          <w:rFonts w:eastAsia="DengXian"/>
          <w:b/>
          <w:bCs/>
          <w:sz w:val="22"/>
          <w:szCs w:val="22"/>
          <w:lang w:eastAsia="zh-CN"/>
        </w:rPr>
        <w:t>reporting</w:t>
      </w:r>
    </w:p>
    <w:p w14:paraId="14598E86" w14:textId="58C28D57" w:rsidR="00B52509" w:rsidRPr="003E527B" w:rsidRDefault="004029C1" w:rsidP="003E527B">
      <w:pPr>
        <w:spacing w:after="180"/>
        <w:ind w:firstLine="284"/>
        <w:jc w:val="both"/>
        <w:rPr>
          <w:sz w:val="20"/>
          <w:szCs w:val="20"/>
          <w:lang w:eastAsia="zh-CN"/>
        </w:rPr>
      </w:pPr>
      <w:r>
        <w:rPr>
          <w:rFonts w:eastAsia="DengXian"/>
          <w:sz w:val="20"/>
          <w:szCs w:val="20"/>
          <w:lang w:eastAsia="zh-CN"/>
        </w:rPr>
        <w:t>UE self-compensation as described in the previous section can work when there is enough headroom to do so. However, it will not work properly in power-limited conditions where the UE may not have enough power to compensate for the imbalances. UE</w:t>
      </w:r>
      <w:r w:rsidR="00B90181" w:rsidRPr="00B90181">
        <w:rPr>
          <w:rFonts w:eastAsia="DengXian"/>
          <w:sz w:val="20"/>
          <w:szCs w:val="20"/>
          <w:lang w:eastAsia="zh-CN"/>
        </w:rPr>
        <w:t xml:space="preserve"> reporting has also been </w:t>
      </w:r>
      <w:r>
        <w:rPr>
          <w:rFonts w:eastAsia="DengXian"/>
          <w:sz w:val="20"/>
          <w:szCs w:val="20"/>
          <w:lang w:eastAsia="zh-CN"/>
        </w:rPr>
        <w:t>proposed as an alternative solution when the self-compensation does not work.</w:t>
      </w:r>
      <w:r w:rsidR="00B90181" w:rsidRPr="00B90181">
        <w:rPr>
          <w:rFonts w:eastAsia="DengXian"/>
          <w:sz w:val="20"/>
          <w:szCs w:val="20"/>
          <w:lang w:eastAsia="zh-CN"/>
        </w:rPr>
        <w:t xml:space="preserve"> In this case, the UE </w:t>
      </w:r>
      <w:r w:rsidR="00B90181" w:rsidRPr="00B90181">
        <w:rPr>
          <w:rFonts w:eastAsia="SimSun"/>
          <w:sz w:val="20"/>
          <w:szCs w:val="20"/>
          <w:lang w:eastAsia="zh-CN"/>
        </w:rPr>
        <w:t>provides</w:t>
      </w:r>
      <w:r>
        <w:rPr>
          <w:rFonts w:eastAsia="SimSun"/>
          <w:sz w:val="20"/>
          <w:szCs w:val="20"/>
          <w:lang w:eastAsia="zh-CN"/>
        </w:rPr>
        <w:t xml:space="preserve"> </w:t>
      </w:r>
      <w:r w:rsidR="00B90181" w:rsidRPr="00B90181">
        <w:rPr>
          <w:rFonts w:eastAsia="SimSun"/>
          <w:sz w:val="20"/>
          <w:szCs w:val="20"/>
          <w:lang w:eastAsia="zh-CN"/>
        </w:rPr>
        <w:t xml:space="preserve">some assistance to the network (either statically or dynamically) on SRS IL imbalance and the </w:t>
      </w:r>
      <w:r w:rsidR="00B90181" w:rsidRPr="00B90181">
        <w:rPr>
          <w:rFonts w:eastAsia="DengXian"/>
          <w:sz w:val="20"/>
          <w:szCs w:val="20"/>
          <w:lang w:eastAsia="zh-CN"/>
        </w:rPr>
        <w:t xml:space="preserve">network performs </w:t>
      </w:r>
      <w:r>
        <w:rPr>
          <w:rFonts w:eastAsia="DengXian"/>
          <w:sz w:val="20"/>
          <w:szCs w:val="20"/>
          <w:lang w:eastAsia="zh-CN"/>
        </w:rPr>
        <w:t xml:space="preserve">the </w:t>
      </w:r>
      <w:r w:rsidR="00B90181" w:rsidRPr="00B90181">
        <w:rPr>
          <w:rFonts w:eastAsia="DengXian"/>
          <w:sz w:val="20"/>
          <w:szCs w:val="20"/>
          <w:lang w:eastAsia="zh-CN"/>
        </w:rPr>
        <w:t xml:space="preserve">compensation. </w:t>
      </w:r>
      <w:r>
        <w:rPr>
          <w:rFonts w:eastAsia="DengXian"/>
          <w:sz w:val="20"/>
          <w:szCs w:val="20"/>
          <w:lang w:eastAsia="zh-CN"/>
        </w:rPr>
        <w:t>Several UE performance metrics, as enumerated in  the introduction section above, have been proposed to be used for reporting by different companies:</w:t>
      </w:r>
      <w:r w:rsidR="003E527B">
        <w:rPr>
          <w:rFonts w:eastAsia="DengXian"/>
          <w:sz w:val="20"/>
          <w:szCs w:val="20"/>
          <w:lang w:eastAsia="zh-CN"/>
        </w:rPr>
        <w:t xml:space="preserve"> p</w:t>
      </w:r>
      <w:r w:rsidR="00B52509" w:rsidRPr="00D304CF">
        <w:rPr>
          <w:rFonts w:eastAsia="SimSun"/>
          <w:sz w:val="20"/>
          <w:szCs w:val="20"/>
          <w:lang w:eastAsia="zh-CN"/>
        </w:rPr>
        <w:t>er SRS resource power headroom reporting</w:t>
      </w:r>
      <w:r w:rsidR="003E527B">
        <w:rPr>
          <w:rFonts w:eastAsia="SimSun"/>
          <w:sz w:val="20"/>
          <w:szCs w:val="20"/>
          <w:lang w:eastAsia="zh-CN"/>
        </w:rPr>
        <w:t xml:space="preserve">, </w:t>
      </w:r>
      <w:r w:rsidR="003E527B">
        <w:rPr>
          <w:rFonts w:eastAsia="SimSun"/>
          <w:sz w:val="20"/>
          <w:szCs w:val="20"/>
          <w:lang w:eastAsia="zh-CN"/>
        </w:rPr>
        <w:lastRenderedPageBreak/>
        <w:t>the c</w:t>
      </w:r>
      <w:r w:rsidR="00B52509" w:rsidRPr="00D304CF">
        <w:rPr>
          <w:sz w:val="20"/>
          <w:szCs w:val="20"/>
          <w:lang w:eastAsia="zh-CN"/>
        </w:rPr>
        <w:t>onfigured maximum output power per SRS resource reporting</w:t>
      </w:r>
      <w:r w:rsidR="003E527B">
        <w:rPr>
          <w:sz w:val="20"/>
          <w:szCs w:val="20"/>
          <w:lang w:eastAsia="zh-CN"/>
        </w:rPr>
        <w:t>, the S</w:t>
      </w:r>
      <w:r w:rsidR="00B52509" w:rsidRPr="00D304CF">
        <w:rPr>
          <w:sz w:val="20"/>
          <w:szCs w:val="20"/>
          <w:lang w:eastAsia="zh-CN"/>
        </w:rPr>
        <w:t>RS insertion loss value reporting (per SRS resource or per UE)</w:t>
      </w:r>
      <w:r w:rsidR="003E527B">
        <w:rPr>
          <w:sz w:val="20"/>
          <w:szCs w:val="20"/>
          <w:lang w:eastAsia="zh-CN"/>
        </w:rPr>
        <w:t xml:space="preserve"> and other metrics.</w:t>
      </w:r>
    </w:p>
    <w:p w14:paraId="18D0059A" w14:textId="163716D0" w:rsidR="00755A99" w:rsidRDefault="003E527B" w:rsidP="003E527B">
      <w:pPr>
        <w:pStyle w:val="B3"/>
        <w:numPr>
          <w:ilvl w:val="0"/>
          <w:numId w:val="54"/>
        </w:numPr>
        <w:rPr>
          <w:noProof/>
          <w:sz w:val="20"/>
          <w:szCs w:val="20"/>
          <w:lang w:eastAsia="ko-KR"/>
        </w:rPr>
      </w:pPr>
      <w:r>
        <w:rPr>
          <w:noProof/>
          <w:sz w:val="20"/>
          <w:szCs w:val="20"/>
          <w:lang w:eastAsia="ko-KR"/>
        </w:rPr>
        <w:t xml:space="preserve">By 3GPP definition, </w:t>
      </w:r>
      <w:r w:rsidR="00E97322">
        <w:rPr>
          <w:noProof/>
          <w:sz w:val="20"/>
          <w:szCs w:val="20"/>
          <w:lang w:eastAsia="ko-KR"/>
        </w:rPr>
        <w:t>T</w:t>
      </w:r>
      <w:r w:rsidR="00FF59F7" w:rsidRPr="00FF59F7">
        <w:rPr>
          <w:noProof/>
          <w:sz w:val="20"/>
          <w:szCs w:val="20"/>
          <w:lang w:eastAsia="ko-KR"/>
        </w:rPr>
        <w:t>ype 3 power headroom</w:t>
      </w:r>
      <w:r>
        <w:rPr>
          <w:noProof/>
          <w:sz w:val="20"/>
          <w:szCs w:val="20"/>
          <w:lang w:eastAsia="ko-KR"/>
        </w:rPr>
        <w:t xml:space="preserve"> is </w:t>
      </w:r>
      <w:r w:rsidR="00FF59F7" w:rsidRPr="00FF59F7">
        <w:rPr>
          <w:noProof/>
          <w:sz w:val="20"/>
          <w:szCs w:val="20"/>
          <w:lang w:eastAsia="ko-KR"/>
        </w:rPr>
        <w:t xml:space="preserve">the difference between the nominal UE maximum transmit power and the estimated power for SRS transmission per activated </w:t>
      </w:r>
      <w:r w:rsidR="009A5235">
        <w:rPr>
          <w:noProof/>
          <w:sz w:val="20"/>
          <w:szCs w:val="20"/>
          <w:lang w:eastAsia="ko-KR"/>
        </w:rPr>
        <w:t>s</w:t>
      </w:r>
      <w:r w:rsidR="00FF59F7" w:rsidRPr="00FF59F7">
        <w:rPr>
          <w:noProof/>
          <w:sz w:val="20"/>
          <w:szCs w:val="20"/>
          <w:lang w:eastAsia="ko-KR"/>
        </w:rPr>
        <w:t xml:space="preserve">erving </w:t>
      </w:r>
      <w:r w:rsidR="009A5235">
        <w:rPr>
          <w:noProof/>
          <w:sz w:val="20"/>
          <w:szCs w:val="20"/>
          <w:lang w:eastAsia="ko-KR"/>
        </w:rPr>
        <w:t>s</w:t>
      </w:r>
      <w:r w:rsidR="00FF59F7" w:rsidRPr="00FF59F7">
        <w:rPr>
          <w:noProof/>
          <w:sz w:val="20"/>
          <w:szCs w:val="20"/>
          <w:lang w:eastAsia="ko-KR"/>
        </w:rPr>
        <w:t>ell</w:t>
      </w:r>
      <w:r w:rsidR="00E97322">
        <w:rPr>
          <w:noProof/>
          <w:sz w:val="20"/>
          <w:szCs w:val="20"/>
          <w:lang w:eastAsia="ko-KR"/>
        </w:rPr>
        <w:t>. The specified tolerance on the configured UE maximum power (Table 6.2.4-1 of TS38.101-1) are shown in Table 2.2.2-1 below. As can be seen, the tolerance on P</w:t>
      </w:r>
      <w:r w:rsidR="00E97322" w:rsidRPr="00E97322">
        <w:rPr>
          <w:noProof/>
          <w:sz w:val="13"/>
          <w:szCs w:val="13"/>
          <w:lang w:eastAsia="ko-KR"/>
        </w:rPr>
        <w:t>CMAX</w:t>
      </w:r>
      <w:r w:rsidR="00E97322">
        <w:rPr>
          <w:noProof/>
          <w:sz w:val="20"/>
          <w:szCs w:val="20"/>
          <w:lang w:eastAsia="ko-KR"/>
        </w:rPr>
        <w:t xml:space="preserve"> can be quite high. </w:t>
      </w:r>
      <w:r w:rsidR="00301675">
        <w:rPr>
          <w:noProof/>
          <w:sz w:val="20"/>
          <w:szCs w:val="20"/>
          <w:lang w:eastAsia="ko-KR"/>
        </w:rPr>
        <w:t xml:space="preserve">This will translate into poor accuracy for the </w:t>
      </w:r>
      <w:r w:rsidR="00301675" w:rsidRPr="00D304CF">
        <w:rPr>
          <w:rFonts w:eastAsia="SimSun"/>
          <w:sz w:val="20"/>
          <w:szCs w:val="20"/>
          <w:lang w:eastAsia="zh-CN"/>
        </w:rPr>
        <w:t>power headroom reporting</w:t>
      </w:r>
      <w:r w:rsidR="00301675">
        <w:rPr>
          <w:rFonts w:eastAsia="SimSun"/>
          <w:sz w:val="20"/>
          <w:szCs w:val="20"/>
          <w:lang w:eastAsia="zh-CN"/>
        </w:rPr>
        <w:t xml:space="preserve"> and </w:t>
      </w:r>
      <w:r w:rsidR="00301675">
        <w:rPr>
          <w:rFonts w:eastAsia="SimSun"/>
          <w:sz w:val="20"/>
          <w:szCs w:val="20"/>
          <w:lang w:eastAsia="zh-CN"/>
        </w:rPr>
        <w:t>the c</w:t>
      </w:r>
      <w:r w:rsidR="00301675" w:rsidRPr="00D304CF">
        <w:rPr>
          <w:sz w:val="20"/>
          <w:szCs w:val="20"/>
          <w:lang w:eastAsia="zh-CN"/>
        </w:rPr>
        <w:t>onfigured maximum output power per SRS resource reporting</w:t>
      </w:r>
      <w:r w:rsidR="00301675">
        <w:rPr>
          <w:sz w:val="20"/>
          <w:szCs w:val="20"/>
          <w:lang w:eastAsia="zh-CN"/>
        </w:rPr>
        <w:t xml:space="preserve">. </w:t>
      </w:r>
    </w:p>
    <w:p w14:paraId="542811A8" w14:textId="77777777" w:rsidR="003E527B" w:rsidRPr="00FF59F7" w:rsidRDefault="003E527B" w:rsidP="00B52509">
      <w:pPr>
        <w:pStyle w:val="B3"/>
        <w:ind w:left="0" w:firstLine="0"/>
        <w:rPr>
          <w:rFonts w:eastAsia="SimSun"/>
          <w:sz w:val="20"/>
          <w:szCs w:val="20"/>
          <w:lang w:eastAsia="zh-CN"/>
        </w:rPr>
      </w:pPr>
    </w:p>
    <w:p w14:paraId="13E9F389" w14:textId="52F386DB" w:rsidR="00755A99" w:rsidRDefault="00D43966" w:rsidP="00D43966">
      <w:pPr>
        <w:pStyle w:val="B3"/>
        <w:ind w:left="0" w:firstLine="0"/>
        <w:jc w:val="center"/>
        <w:rPr>
          <w:rFonts w:eastAsia="SimSun"/>
          <w:sz w:val="20"/>
          <w:szCs w:val="20"/>
          <w:lang w:eastAsia="zh-CN"/>
        </w:rPr>
      </w:pPr>
      <w:r w:rsidRPr="00D43966">
        <w:rPr>
          <w:rFonts w:eastAsia="SimSun"/>
          <w:sz w:val="20"/>
          <w:szCs w:val="20"/>
          <w:lang w:eastAsia="zh-CN"/>
        </w:rPr>
        <w:drawing>
          <wp:inline distT="0" distB="0" distL="0" distR="0" wp14:anchorId="63896BFA" wp14:editId="01884794">
            <wp:extent cx="2970224" cy="1396360"/>
            <wp:effectExtent l="0" t="0" r="0" b="0"/>
            <wp:docPr id="48693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93296" name=""/>
                    <pic:cNvPicPr/>
                  </pic:nvPicPr>
                  <pic:blipFill>
                    <a:blip r:embed="rId9"/>
                    <a:stretch>
                      <a:fillRect/>
                    </a:stretch>
                  </pic:blipFill>
                  <pic:spPr>
                    <a:xfrm>
                      <a:off x="0" y="0"/>
                      <a:ext cx="3103793" cy="1459153"/>
                    </a:xfrm>
                    <a:prstGeom prst="rect">
                      <a:avLst/>
                    </a:prstGeom>
                  </pic:spPr>
                </pic:pic>
              </a:graphicData>
            </a:graphic>
          </wp:inline>
        </w:drawing>
      </w:r>
    </w:p>
    <w:p w14:paraId="0CB1002F" w14:textId="50ABF686" w:rsidR="00755A99" w:rsidRDefault="00E97322" w:rsidP="00E97322">
      <w:pPr>
        <w:pStyle w:val="B3"/>
        <w:ind w:left="0" w:firstLine="0"/>
        <w:jc w:val="center"/>
        <w:rPr>
          <w:rFonts w:eastAsia="SimSun"/>
          <w:i/>
          <w:iCs/>
          <w:sz w:val="20"/>
          <w:szCs w:val="20"/>
          <w:lang w:eastAsia="zh-CN"/>
        </w:rPr>
      </w:pPr>
      <w:r w:rsidRPr="00E97322">
        <w:rPr>
          <w:rFonts w:eastAsia="SimSun"/>
          <w:b/>
          <w:bCs/>
          <w:i/>
          <w:iCs/>
          <w:sz w:val="20"/>
          <w:szCs w:val="20"/>
          <w:lang w:eastAsia="zh-CN"/>
        </w:rPr>
        <w:t>Table 2.2.2-1:</w:t>
      </w:r>
      <w:r w:rsidRPr="00E97322">
        <w:rPr>
          <w:rFonts w:eastAsia="SimSun"/>
          <w:i/>
          <w:iCs/>
          <w:sz w:val="20"/>
          <w:szCs w:val="20"/>
          <w:lang w:eastAsia="zh-CN"/>
        </w:rPr>
        <w:t xml:space="preserve"> P</w:t>
      </w:r>
      <w:r w:rsidRPr="006821D1">
        <w:rPr>
          <w:rFonts w:eastAsia="SimSun"/>
          <w:i/>
          <w:iCs/>
          <w:sz w:val="20"/>
          <w:szCs w:val="20"/>
          <w:vertAlign w:val="subscript"/>
          <w:lang w:eastAsia="zh-CN"/>
        </w:rPr>
        <w:t>CMAX</w:t>
      </w:r>
      <w:r w:rsidRPr="00E97322">
        <w:rPr>
          <w:rFonts w:eastAsia="SimSun"/>
          <w:i/>
          <w:iCs/>
          <w:sz w:val="20"/>
          <w:szCs w:val="20"/>
          <w:lang w:eastAsia="zh-CN"/>
        </w:rPr>
        <w:t xml:space="preserve"> Tolerance (from TS38.101</w:t>
      </w:r>
      <w:r>
        <w:rPr>
          <w:rFonts w:eastAsia="SimSun"/>
          <w:i/>
          <w:iCs/>
          <w:sz w:val="20"/>
          <w:szCs w:val="20"/>
          <w:lang w:eastAsia="zh-CN"/>
        </w:rPr>
        <w:t>-1</w:t>
      </w:r>
      <w:r w:rsidRPr="00E97322">
        <w:rPr>
          <w:rFonts w:eastAsia="SimSun"/>
          <w:i/>
          <w:iCs/>
          <w:sz w:val="20"/>
          <w:szCs w:val="20"/>
          <w:lang w:eastAsia="zh-CN"/>
        </w:rPr>
        <w:t>)</w:t>
      </w:r>
    </w:p>
    <w:p w14:paraId="3B21168A" w14:textId="77777777" w:rsidR="00E97322" w:rsidRPr="00E97322" w:rsidRDefault="00E97322" w:rsidP="00E97322">
      <w:pPr>
        <w:pStyle w:val="B3"/>
        <w:ind w:left="0" w:firstLine="0"/>
        <w:jc w:val="center"/>
        <w:rPr>
          <w:rFonts w:eastAsia="SimSun"/>
          <w:i/>
          <w:iCs/>
          <w:sz w:val="20"/>
          <w:szCs w:val="20"/>
          <w:lang w:eastAsia="zh-CN"/>
        </w:rPr>
      </w:pPr>
    </w:p>
    <w:p w14:paraId="379E4B26" w14:textId="5E3C4A03" w:rsidR="00B90181" w:rsidRPr="009A5235" w:rsidRDefault="00301675" w:rsidP="00301675">
      <w:pPr>
        <w:pStyle w:val="B3"/>
        <w:numPr>
          <w:ilvl w:val="0"/>
          <w:numId w:val="54"/>
        </w:numPr>
        <w:rPr>
          <w:noProof/>
          <w:sz w:val="20"/>
          <w:szCs w:val="20"/>
          <w:lang w:eastAsia="ko-KR"/>
        </w:rPr>
      </w:pPr>
      <w:r>
        <w:rPr>
          <w:sz w:val="20"/>
          <w:szCs w:val="20"/>
          <w:lang w:eastAsia="zh-CN"/>
        </w:rPr>
        <w:t>The</w:t>
      </w:r>
      <w:r>
        <w:rPr>
          <w:sz w:val="20"/>
          <w:szCs w:val="20"/>
          <w:lang w:eastAsia="zh-CN"/>
        </w:rPr>
        <w:t xml:space="preserve"> S</w:t>
      </w:r>
      <w:r w:rsidRPr="00D304CF">
        <w:rPr>
          <w:sz w:val="20"/>
          <w:szCs w:val="20"/>
          <w:lang w:eastAsia="zh-CN"/>
        </w:rPr>
        <w:t>RS insertion loss value reporting (per SRS resource or per UE)</w:t>
      </w:r>
      <w:r>
        <w:rPr>
          <w:sz w:val="20"/>
          <w:szCs w:val="20"/>
          <w:lang w:eastAsia="zh-CN"/>
        </w:rPr>
        <w:t xml:space="preserve"> seems to be the simplest parameter to be used for the NW assistance. This is in line with our previous contribution: </w:t>
      </w:r>
      <w:r w:rsidR="00B90181" w:rsidRPr="00301675">
        <w:rPr>
          <w:rFonts w:eastAsia="DengXian"/>
          <w:sz w:val="20"/>
          <w:szCs w:val="20"/>
          <w:lang w:eastAsia="zh-CN"/>
        </w:rPr>
        <w:t xml:space="preserve">In RAN4 </w:t>
      </w:r>
      <w:r w:rsidR="00B90181" w:rsidRPr="00301675">
        <w:rPr>
          <w:rFonts w:eastAsia="SimSun"/>
          <w:bCs/>
          <w:sz w:val="20"/>
          <w:szCs w:val="20"/>
          <w:lang w:eastAsia="zh-CN"/>
        </w:rPr>
        <w:t>Meeting #112 (Maastricht, Netherlands, August 19-23, 2024)</w:t>
      </w:r>
      <w:r w:rsidR="00B90181" w:rsidRPr="00301675">
        <w:rPr>
          <w:rFonts w:eastAsia="DengXian"/>
          <w:sz w:val="20"/>
          <w:szCs w:val="20"/>
          <w:lang w:eastAsia="zh-CN"/>
        </w:rPr>
        <w:t>, we proposed a hybrid solution based on both UE self-compensation and reporting where the UE always compensates when it is capable to do so in a non-power limited situations and does some reporting to the network when the power at an SRS port is above certain threshold [11].</w:t>
      </w:r>
    </w:p>
    <w:p w14:paraId="6151DF08" w14:textId="77777777" w:rsidR="009A5235" w:rsidRPr="00995D67" w:rsidRDefault="009A5235" w:rsidP="009A5235">
      <w:pPr>
        <w:pStyle w:val="B3"/>
        <w:ind w:left="720" w:firstLine="0"/>
        <w:rPr>
          <w:noProof/>
          <w:sz w:val="20"/>
          <w:szCs w:val="20"/>
          <w:lang w:eastAsia="ko-KR"/>
        </w:rPr>
      </w:pPr>
    </w:p>
    <w:p w14:paraId="46DE611F" w14:textId="0CF9C026" w:rsidR="009A5235" w:rsidRDefault="009A5235" w:rsidP="00995D67">
      <w:pPr>
        <w:spacing w:after="180"/>
        <w:jc w:val="both"/>
        <w:rPr>
          <w:bCs/>
          <w:sz w:val="20"/>
          <w:szCs w:val="20"/>
          <w:lang w:val="en-IE" w:eastAsia="ko-KR"/>
        </w:rPr>
      </w:pPr>
      <w:r>
        <w:rPr>
          <w:rFonts w:eastAsia="DengXian"/>
          <w:b/>
          <w:bCs/>
          <w:i/>
          <w:iCs/>
          <w:sz w:val="20"/>
          <w:szCs w:val="20"/>
          <w:lang w:eastAsia="zh-CN"/>
        </w:rPr>
        <w:t>Proposal</w:t>
      </w:r>
      <w:r w:rsidRPr="009C5CD1">
        <w:rPr>
          <w:rFonts w:eastAsia="DengXian"/>
          <w:b/>
          <w:bCs/>
          <w:i/>
          <w:iCs/>
          <w:sz w:val="20"/>
          <w:szCs w:val="20"/>
          <w:lang w:eastAsia="zh-CN"/>
        </w:rPr>
        <w:t xml:space="preserve"> #</w:t>
      </w:r>
      <w:r>
        <w:rPr>
          <w:rFonts w:eastAsia="DengXian"/>
          <w:b/>
          <w:bCs/>
          <w:i/>
          <w:iCs/>
          <w:sz w:val="20"/>
          <w:szCs w:val="20"/>
          <w:lang w:eastAsia="zh-CN"/>
        </w:rPr>
        <w:t>4</w:t>
      </w:r>
      <w:r w:rsidRPr="009C5CD1">
        <w:rPr>
          <w:rFonts w:eastAsia="DengXian"/>
          <w:b/>
          <w:bCs/>
          <w:i/>
          <w:iCs/>
          <w:sz w:val="20"/>
          <w:szCs w:val="20"/>
          <w:lang w:eastAsia="zh-CN"/>
        </w:rPr>
        <w:t>:</w:t>
      </w:r>
      <w:r>
        <w:rPr>
          <w:rFonts w:eastAsia="DengXian"/>
          <w:sz w:val="20"/>
          <w:szCs w:val="20"/>
          <w:lang w:eastAsia="zh-CN"/>
        </w:rPr>
        <w:t xml:space="preserve"> </w:t>
      </w:r>
      <w:r>
        <w:rPr>
          <w:rFonts w:eastAsia="DengXian"/>
          <w:i/>
          <w:iCs/>
          <w:sz w:val="20"/>
          <w:szCs w:val="20"/>
          <w:lang w:eastAsia="zh-CN"/>
        </w:rPr>
        <w:t>F</w:t>
      </w:r>
      <w:r>
        <w:rPr>
          <w:rFonts w:eastAsia="DengXian"/>
          <w:i/>
          <w:iCs/>
          <w:sz w:val="20"/>
          <w:szCs w:val="20"/>
          <w:lang w:eastAsia="zh-CN"/>
        </w:rPr>
        <w:t xml:space="preserve">or </w:t>
      </w:r>
      <w:r w:rsidRPr="009A5235">
        <w:rPr>
          <w:rFonts w:eastAsia="SimSun"/>
          <w:i/>
          <w:iCs/>
          <w:sz w:val="20"/>
          <w:szCs w:val="20"/>
          <w:lang w:eastAsia="zh-CN"/>
        </w:rPr>
        <w:t>UE assistance to the network on SRS IL compensation (semi-static and/or dynamic)</w:t>
      </w:r>
      <w:r>
        <w:rPr>
          <w:rFonts w:eastAsia="SimSun"/>
          <w:i/>
          <w:iCs/>
          <w:sz w:val="20"/>
          <w:szCs w:val="20"/>
          <w:lang w:eastAsia="zh-CN"/>
        </w:rPr>
        <w:t xml:space="preserve">, we prefer that the actual </w:t>
      </w:r>
      <w:r w:rsidRPr="009A5235">
        <w:rPr>
          <w:i/>
          <w:iCs/>
          <w:sz w:val="20"/>
          <w:szCs w:val="20"/>
          <w:lang w:eastAsia="zh-CN"/>
        </w:rPr>
        <w:t>insertion loss value</w:t>
      </w:r>
      <w:r>
        <w:rPr>
          <w:i/>
          <w:iCs/>
          <w:sz w:val="20"/>
          <w:szCs w:val="20"/>
          <w:lang w:eastAsia="zh-CN"/>
        </w:rPr>
        <w:t>s</w:t>
      </w:r>
      <w:r w:rsidRPr="009A5235">
        <w:rPr>
          <w:i/>
          <w:iCs/>
          <w:sz w:val="20"/>
          <w:szCs w:val="20"/>
          <w:lang w:eastAsia="zh-CN"/>
        </w:rPr>
        <w:t xml:space="preserve"> (per SRS resource or per UE)</w:t>
      </w:r>
      <w:r>
        <w:rPr>
          <w:i/>
          <w:iCs/>
          <w:sz w:val="20"/>
          <w:szCs w:val="20"/>
          <w:lang w:eastAsia="zh-CN"/>
        </w:rPr>
        <w:t xml:space="preserve"> to be reported to the network</w:t>
      </w:r>
      <w:r>
        <w:rPr>
          <w:rFonts w:eastAsia="DengXian"/>
          <w:i/>
          <w:iCs/>
          <w:sz w:val="20"/>
          <w:szCs w:val="20"/>
          <w:lang w:eastAsia="zh-CN"/>
        </w:rPr>
        <w:t>.</w:t>
      </w:r>
    </w:p>
    <w:p w14:paraId="59A0191F" w14:textId="7CE902F0" w:rsidR="00B90181" w:rsidRPr="009A5235" w:rsidRDefault="00995D67" w:rsidP="00B90181">
      <w:pPr>
        <w:spacing w:after="180"/>
        <w:jc w:val="both"/>
        <w:rPr>
          <w:rFonts w:eastAsia="DengXian"/>
          <w:sz w:val="20"/>
          <w:szCs w:val="20"/>
          <w:lang w:eastAsia="zh-CN"/>
        </w:rPr>
      </w:pPr>
      <w:r w:rsidRPr="00E422C7">
        <w:rPr>
          <w:bCs/>
          <w:sz w:val="20"/>
          <w:szCs w:val="20"/>
          <w:lang w:val="en-IE" w:eastAsia="ko-KR"/>
        </w:rPr>
        <w:t xml:space="preserve">The </w:t>
      </w:r>
      <w:r w:rsidR="009A5235" w:rsidRPr="00E422C7">
        <w:rPr>
          <w:bCs/>
          <w:sz w:val="20"/>
          <w:szCs w:val="20"/>
          <w:lang w:val="en-IE" w:eastAsia="ko-KR"/>
        </w:rPr>
        <w:t>∆T</w:t>
      </w:r>
      <w:r w:rsidR="009A5235" w:rsidRPr="009A5235">
        <w:rPr>
          <w:bCs/>
          <w:sz w:val="20"/>
          <w:szCs w:val="20"/>
          <w:vertAlign w:val="subscript"/>
          <w:lang w:val="en-IE" w:eastAsia="ko-KR"/>
        </w:rPr>
        <w:t>RxSRS</w:t>
      </w:r>
      <w:r w:rsidR="009A5235">
        <w:rPr>
          <w:bCs/>
          <w:sz w:val="20"/>
          <w:szCs w:val="20"/>
          <w:lang w:val="en-IE" w:eastAsia="ko-KR"/>
        </w:rPr>
        <w:t xml:space="preserve"> per SRS resource reporting </w:t>
      </w:r>
      <w:r w:rsidR="006821D1">
        <w:rPr>
          <w:bCs/>
          <w:sz w:val="20"/>
          <w:szCs w:val="20"/>
          <w:lang w:val="en-IE" w:eastAsia="ko-KR"/>
        </w:rPr>
        <w:t xml:space="preserve">may be either </w:t>
      </w:r>
      <w:r w:rsidRPr="00E422C7">
        <w:rPr>
          <w:bCs/>
          <w:sz w:val="20"/>
          <w:szCs w:val="20"/>
          <w:lang w:val="en-IE" w:eastAsia="ko-KR"/>
        </w:rPr>
        <w:t>static or</w:t>
      </w:r>
      <w:r w:rsidR="006821D1">
        <w:rPr>
          <w:bCs/>
          <w:sz w:val="20"/>
          <w:szCs w:val="20"/>
          <w:lang w:val="en-IE" w:eastAsia="ko-KR"/>
        </w:rPr>
        <w:t xml:space="preserve"> </w:t>
      </w:r>
      <w:r w:rsidRPr="00E422C7">
        <w:rPr>
          <w:bCs/>
          <w:sz w:val="20"/>
          <w:szCs w:val="20"/>
          <w:lang w:val="en-IE" w:eastAsia="ko-KR"/>
        </w:rPr>
        <w:t>dynamic</w:t>
      </w:r>
      <w:r w:rsidR="006821D1">
        <w:rPr>
          <w:bCs/>
          <w:sz w:val="20"/>
          <w:szCs w:val="20"/>
          <w:lang w:val="en-IE" w:eastAsia="ko-KR"/>
        </w:rPr>
        <w:t>.</w:t>
      </w:r>
      <w:r w:rsidRPr="00E422C7">
        <w:rPr>
          <w:bCs/>
          <w:sz w:val="20"/>
          <w:szCs w:val="20"/>
          <w:lang w:val="en-IE" w:eastAsia="ko-KR"/>
        </w:rPr>
        <w:t xml:space="preserve"> </w:t>
      </w:r>
    </w:p>
    <w:p w14:paraId="34C99636" w14:textId="079B6DE8" w:rsidR="008E7986" w:rsidRDefault="008E7986" w:rsidP="008E7986">
      <w:pPr>
        <w:pStyle w:val="Heading1"/>
        <w:rPr>
          <w:rFonts w:ascii="Times New Roman" w:hAnsi="Times New Roman"/>
          <w:sz w:val="28"/>
          <w:szCs w:val="28"/>
        </w:rPr>
      </w:pPr>
      <w:r w:rsidRPr="000F6D58">
        <w:rPr>
          <w:rFonts w:ascii="Times New Roman" w:hAnsi="Times New Roman"/>
          <w:sz w:val="28"/>
          <w:szCs w:val="28"/>
        </w:rPr>
        <w:t>3</w:t>
      </w:r>
      <w:r w:rsidRPr="000F6D58">
        <w:rPr>
          <w:rFonts w:ascii="Times New Roman" w:hAnsi="Times New Roman"/>
          <w:sz w:val="28"/>
          <w:szCs w:val="28"/>
        </w:rPr>
        <w:tab/>
      </w:r>
      <w:r w:rsidRPr="00E600CC">
        <w:rPr>
          <w:rFonts w:ascii="Times New Roman" w:hAnsi="Times New Roman"/>
          <w:b/>
          <w:bCs/>
          <w:sz w:val="24"/>
          <w:szCs w:val="24"/>
        </w:rPr>
        <w:t>Conclusion</w:t>
      </w:r>
      <w:r w:rsidR="00605FDA" w:rsidRPr="00E600CC">
        <w:rPr>
          <w:rFonts w:ascii="Times New Roman" w:hAnsi="Times New Roman"/>
          <w:b/>
          <w:bCs/>
          <w:sz w:val="24"/>
          <w:szCs w:val="24"/>
        </w:rPr>
        <w:t>s</w:t>
      </w:r>
    </w:p>
    <w:p w14:paraId="71495FFE" w14:textId="77777777" w:rsidR="00FB0F14" w:rsidRDefault="00FB0F14" w:rsidP="00FB0F14">
      <w:pPr>
        <w:spacing w:after="180"/>
        <w:jc w:val="both"/>
        <w:rPr>
          <w:rFonts w:eastAsia="DengXian"/>
          <w:sz w:val="20"/>
          <w:szCs w:val="20"/>
          <w:lang w:eastAsia="zh-CN"/>
        </w:rPr>
      </w:pPr>
      <w:r w:rsidRPr="009C5CD1">
        <w:rPr>
          <w:rFonts w:eastAsia="DengXian"/>
          <w:b/>
          <w:bCs/>
          <w:i/>
          <w:iCs/>
          <w:sz w:val="20"/>
          <w:szCs w:val="20"/>
          <w:lang w:eastAsia="zh-CN"/>
        </w:rPr>
        <w:t>Observation #1:</w:t>
      </w:r>
      <w:r>
        <w:rPr>
          <w:rFonts w:eastAsia="DengXian"/>
          <w:sz w:val="20"/>
          <w:szCs w:val="20"/>
          <w:lang w:eastAsia="zh-CN"/>
        </w:rPr>
        <w:t xml:space="preserve"> </w:t>
      </w:r>
      <w:r>
        <w:rPr>
          <w:rFonts w:eastAsia="DengXian"/>
          <w:i/>
          <w:iCs/>
          <w:sz w:val="20"/>
          <w:szCs w:val="20"/>
          <w:lang w:eastAsia="zh-CN"/>
        </w:rPr>
        <w:t>B</w:t>
      </w:r>
      <w:r w:rsidRPr="009C5CD1">
        <w:rPr>
          <w:i/>
          <w:iCs/>
          <w:sz w:val="20"/>
          <w:szCs w:val="20"/>
          <w:lang w:val="en-GB"/>
        </w:rPr>
        <w:t>ased on simulation results from several companies, it</w:t>
      </w:r>
      <w:r>
        <w:rPr>
          <w:i/>
          <w:iCs/>
          <w:sz w:val="20"/>
          <w:szCs w:val="20"/>
          <w:lang w:val="en-GB"/>
        </w:rPr>
        <w:t xml:space="preserve"> is</w:t>
      </w:r>
      <w:r w:rsidRPr="009C5CD1">
        <w:rPr>
          <w:i/>
          <w:iCs/>
          <w:sz w:val="20"/>
          <w:szCs w:val="20"/>
          <w:lang w:val="en-GB"/>
        </w:rPr>
        <w:t xml:space="preserve"> recognized that, if the SRS IL imbalance issue is not addressed, there could be a potential performance degradation in user throughput.</w:t>
      </w:r>
    </w:p>
    <w:p w14:paraId="10478B55" w14:textId="77777777" w:rsidR="00FB0F14" w:rsidRDefault="00FB0F14" w:rsidP="00FB0F14">
      <w:pPr>
        <w:spacing w:after="180"/>
        <w:jc w:val="both"/>
        <w:rPr>
          <w:rFonts w:eastAsia="DengXian"/>
          <w:i/>
          <w:iCs/>
          <w:sz w:val="20"/>
          <w:szCs w:val="20"/>
          <w:lang w:eastAsia="zh-CN"/>
        </w:rPr>
      </w:pPr>
      <w:r>
        <w:rPr>
          <w:rFonts w:eastAsia="DengXian"/>
          <w:b/>
          <w:bCs/>
          <w:i/>
          <w:iCs/>
          <w:sz w:val="20"/>
          <w:szCs w:val="20"/>
          <w:lang w:eastAsia="zh-CN"/>
        </w:rPr>
        <w:t>Proposal</w:t>
      </w:r>
      <w:r w:rsidRPr="009C5CD1">
        <w:rPr>
          <w:rFonts w:eastAsia="DengXian"/>
          <w:b/>
          <w:bCs/>
          <w:i/>
          <w:iCs/>
          <w:sz w:val="20"/>
          <w:szCs w:val="20"/>
          <w:lang w:eastAsia="zh-CN"/>
        </w:rPr>
        <w:t xml:space="preserve"> #1:</w:t>
      </w:r>
      <w:r>
        <w:rPr>
          <w:rFonts w:eastAsia="DengXian"/>
          <w:sz w:val="20"/>
          <w:szCs w:val="20"/>
          <w:lang w:eastAsia="zh-CN"/>
        </w:rPr>
        <w:t xml:space="preserve"> </w:t>
      </w:r>
      <w:r>
        <w:rPr>
          <w:rFonts w:eastAsia="DengXian"/>
          <w:i/>
          <w:iCs/>
          <w:sz w:val="20"/>
          <w:szCs w:val="20"/>
          <w:lang w:eastAsia="zh-CN"/>
        </w:rPr>
        <w:t>We support Option 2: RAN4 should continue the discussions on how to solve the SRS insertion loss balance issue and find a compromised solution in Rel-19.</w:t>
      </w:r>
    </w:p>
    <w:p w14:paraId="50453BC0" w14:textId="46551082" w:rsidR="00FB0F14" w:rsidRDefault="00FB0F14" w:rsidP="00FB0F14">
      <w:pPr>
        <w:spacing w:after="180"/>
        <w:jc w:val="both"/>
        <w:rPr>
          <w:bCs/>
          <w:i/>
          <w:iCs/>
          <w:sz w:val="21"/>
        </w:rPr>
      </w:pPr>
      <w:r w:rsidRPr="00FB0F14">
        <w:rPr>
          <w:b/>
          <w:bCs/>
          <w:i/>
          <w:iCs/>
          <w:sz w:val="21"/>
        </w:rPr>
        <w:t>Proposal #2:</w:t>
      </w:r>
      <w:r w:rsidRPr="008B4D59">
        <w:rPr>
          <w:bCs/>
          <w:i/>
          <w:iCs/>
          <w:sz w:val="21"/>
        </w:rPr>
        <w:t xml:space="preserve"> </w:t>
      </w:r>
      <w:r w:rsidRPr="008B4D59">
        <w:rPr>
          <w:rFonts w:eastAsia="DengXian"/>
          <w:bCs/>
          <w:i/>
          <w:iCs/>
          <w:sz w:val="20"/>
          <w:szCs w:val="20"/>
          <w:lang w:eastAsia="zh-CN"/>
        </w:rPr>
        <w:t xml:space="preserve">A potential solution for the SRS IL imbalance issue should also be used for </w:t>
      </w:r>
      <w:r w:rsidRPr="008B4D59">
        <w:rPr>
          <w:bCs/>
          <w:i/>
          <w:iCs/>
          <w:sz w:val="21"/>
        </w:rPr>
        <w:t>2Rx/4Rx/6Rx/8Rx</w:t>
      </w:r>
    </w:p>
    <w:p w14:paraId="71FFABA0" w14:textId="77777777" w:rsidR="00FB0F14" w:rsidRDefault="00FB0F14" w:rsidP="00FB0F14">
      <w:pPr>
        <w:spacing w:after="180"/>
        <w:jc w:val="both"/>
        <w:rPr>
          <w:rFonts w:eastAsia="Calibri"/>
          <w:i/>
          <w:iCs/>
          <w:sz w:val="21"/>
          <w:szCs w:val="21"/>
          <w:lang w:eastAsia="ja-JP"/>
        </w:rPr>
      </w:pPr>
      <w:r>
        <w:rPr>
          <w:rFonts w:eastAsia="DengXian"/>
          <w:b/>
          <w:bCs/>
          <w:i/>
          <w:iCs/>
          <w:sz w:val="20"/>
          <w:szCs w:val="20"/>
          <w:lang w:eastAsia="zh-CN"/>
        </w:rPr>
        <w:t>Proposal</w:t>
      </w:r>
      <w:r w:rsidRPr="009C5CD1">
        <w:rPr>
          <w:rFonts w:eastAsia="DengXian"/>
          <w:b/>
          <w:bCs/>
          <w:i/>
          <w:iCs/>
          <w:sz w:val="20"/>
          <w:szCs w:val="20"/>
          <w:lang w:eastAsia="zh-CN"/>
        </w:rPr>
        <w:t xml:space="preserve"> #</w:t>
      </w:r>
      <w:r>
        <w:rPr>
          <w:rFonts w:eastAsia="DengXian"/>
          <w:b/>
          <w:bCs/>
          <w:i/>
          <w:iCs/>
          <w:sz w:val="20"/>
          <w:szCs w:val="20"/>
          <w:lang w:eastAsia="zh-CN"/>
        </w:rPr>
        <w:t>3</w:t>
      </w:r>
      <w:r w:rsidRPr="009C5CD1">
        <w:rPr>
          <w:rFonts w:eastAsia="DengXian"/>
          <w:b/>
          <w:bCs/>
          <w:i/>
          <w:iCs/>
          <w:sz w:val="20"/>
          <w:szCs w:val="20"/>
          <w:lang w:eastAsia="zh-CN"/>
        </w:rPr>
        <w:t>:</w:t>
      </w:r>
      <w:r>
        <w:rPr>
          <w:rFonts w:eastAsia="DengXian"/>
          <w:sz w:val="20"/>
          <w:szCs w:val="20"/>
          <w:lang w:eastAsia="zh-CN"/>
        </w:rPr>
        <w:t xml:space="preserve"> </w:t>
      </w:r>
      <w:r w:rsidRPr="004029C1">
        <w:rPr>
          <w:i/>
          <w:iCs/>
          <w:sz w:val="21"/>
        </w:rPr>
        <w:t>The UE should always perform self-compensation on every SRS resource (SRS antenna port</w:t>
      </w:r>
      <w:r>
        <w:rPr>
          <w:b/>
          <w:bCs/>
          <w:i/>
          <w:iCs/>
          <w:sz w:val="21"/>
        </w:rPr>
        <w:t xml:space="preserve">) </w:t>
      </w:r>
      <w:r>
        <w:rPr>
          <w:i/>
          <w:iCs/>
          <w:sz w:val="21"/>
        </w:rPr>
        <w:t xml:space="preserve">whenever </w:t>
      </w:r>
      <w:r w:rsidRPr="004029C1">
        <w:rPr>
          <w:i/>
          <w:iCs/>
          <w:sz w:val="20"/>
          <w:szCs w:val="20"/>
          <w:lang w:val="en-GB"/>
        </w:rPr>
        <w:t>it is</w:t>
      </w:r>
      <w:r>
        <w:rPr>
          <w:i/>
          <w:iCs/>
          <w:sz w:val="20"/>
          <w:szCs w:val="20"/>
          <w:lang w:val="en-GB"/>
        </w:rPr>
        <w:t xml:space="preserve"> possible to do so (</w:t>
      </w:r>
      <w:r w:rsidRPr="004029C1">
        <w:rPr>
          <w:i/>
          <w:iCs/>
          <w:sz w:val="20"/>
          <w:szCs w:val="20"/>
          <w:lang w:val="en-GB"/>
        </w:rPr>
        <w:t xml:space="preserve"> </w:t>
      </w:r>
      <w:r w:rsidRPr="004029C1">
        <w:rPr>
          <w:rFonts w:eastAsia="Calibri"/>
          <w:i/>
          <w:iCs/>
          <w:sz w:val="21"/>
          <w:szCs w:val="21"/>
          <w:lang w:eastAsia="ja-JP"/>
        </w:rPr>
        <w:t>when it has enough headroom relative to its maximum configured output power to overcome the ΔT</w:t>
      </w:r>
      <w:r w:rsidRPr="004029C1">
        <w:rPr>
          <w:rFonts w:eastAsia="Calibri"/>
          <w:i/>
          <w:iCs/>
          <w:sz w:val="21"/>
          <w:szCs w:val="21"/>
          <w:vertAlign w:val="subscript"/>
          <w:lang w:eastAsia="ja-JP"/>
        </w:rPr>
        <w:t>RxSRS</w:t>
      </w:r>
      <w:r w:rsidRPr="004029C1">
        <w:rPr>
          <w:rFonts w:eastAsia="Calibri"/>
          <w:i/>
          <w:iCs/>
          <w:sz w:val="21"/>
          <w:szCs w:val="21"/>
          <w:lang w:eastAsia="ja-JP"/>
        </w:rPr>
        <w:t xml:space="preserve"> for each SRS antenna port</w:t>
      </w:r>
      <w:r>
        <w:rPr>
          <w:rFonts w:eastAsia="Calibri"/>
          <w:i/>
          <w:iCs/>
          <w:sz w:val="21"/>
          <w:szCs w:val="21"/>
          <w:lang w:eastAsia="ja-JP"/>
        </w:rPr>
        <w:t>.</w:t>
      </w:r>
    </w:p>
    <w:p w14:paraId="668F9215" w14:textId="77777777" w:rsidR="006821D1" w:rsidRDefault="006821D1" w:rsidP="006821D1">
      <w:pPr>
        <w:spacing w:after="180"/>
        <w:jc w:val="both"/>
        <w:rPr>
          <w:bCs/>
          <w:sz w:val="20"/>
          <w:szCs w:val="20"/>
          <w:lang w:val="en-IE" w:eastAsia="ko-KR"/>
        </w:rPr>
      </w:pPr>
      <w:r>
        <w:rPr>
          <w:rFonts w:eastAsia="DengXian"/>
          <w:b/>
          <w:bCs/>
          <w:i/>
          <w:iCs/>
          <w:sz w:val="20"/>
          <w:szCs w:val="20"/>
          <w:lang w:eastAsia="zh-CN"/>
        </w:rPr>
        <w:t>Proposal</w:t>
      </w:r>
      <w:r w:rsidRPr="009C5CD1">
        <w:rPr>
          <w:rFonts w:eastAsia="DengXian"/>
          <w:b/>
          <w:bCs/>
          <w:i/>
          <w:iCs/>
          <w:sz w:val="20"/>
          <w:szCs w:val="20"/>
          <w:lang w:eastAsia="zh-CN"/>
        </w:rPr>
        <w:t xml:space="preserve"> #</w:t>
      </w:r>
      <w:r>
        <w:rPr>
          <w:rFonts w:eastAsia="DengXian"/>
          <w:b/>
          <w:bCs/>
          <w:i/>
          <w:iCs/>
          <w:sz w:val="20"/>
          <w:szCs w:val="20"/>
          <w:lang w:eastAsia="zh-CN"/>
        </w:rPr>
        <w:t>4</w:t>
      </w:r>
      <w:r w:rsidRPr="009C5CD1">
        <w:rPr>
          <w:rFonts w:eastAsia="DengXian"/>
          <w:b/>
          <w:bCs/>
          <w:i/>
          <w:iCs/>
          <w:sz w:val="20"/>
          <w:szCs w:val="20"/>
          <w:lang w:eastAsia="zh-CN"/>
        </w:rPr>
        <w:t>:</w:t>
      </w:r>
      <w:r>
        <w:rPr>
          <w:rFonts w:eastAsia="DengXian"/>
          <w:sz w:val="20"/>
          <w:szCs w:val="20"/>
          <w:lang w:eastAsia="zh-CN"/>
        </w:rPr>
        <w:t xml:space="preserve"> </w:t>
      </w:r>
      <w:r>
        <w:rPr>
          <w:rFonts w:eastAsia="DengXian"/>
          <w:i/>
          <w:iCs/>
          <w:sz w:val="20"/>
          <w:szCs w:val="20"/>
          <w:lang w:eastAsia="zh-CN"/>
        </w:rPr>
        <w:t xml:space="preserve">For </w:t>
      </w:r>
      <w:r w:rsidRPr="009A5235">
        <w:rPr>
          <w:rFonts w:eastAsia="SimSun"/>
          <w:i/>
          <w:iCs/>
          <w:sz w:val="20"/>
          <w:szCs w:val="20"/>
          <w:lang w:eastAsia="zh-CN"/>
        </w:rPr>
        <w:t>UE assistance to the network on SRS IL compensation (semi-static and/or dynamic)</w:t>
      </w:r>
      <w:r>
        <w:rPr>
          <w:rFonts w:eastAsia="SimSun"/>
          <w:i/>
          <w:iCs/>
          <w:sz w:val="20"/>
          <w:szCs w:val="20"/>
          <w:lang w:eastAsia="zh-CN"/>
        </w:rPr>
        <w:t xml:space="preserve">, we prefer that the actual </w:t>
      </w:r>
      <w:r w:rsidRPr="009A5235">
        <w:rPr>
          <w:i/>
          <w:iCs/>
          <w:sz w:val="20"/>
          <w:szCs w:val="20"/>
          <w:lang w:eastAsia="zh-CN"/>
        </w:rPr>
        <w:t>insertion loss value</w:t>
      </w:r>
      <w:r>
        <w:rPr>
          <w:i/>
          <w:iCs/>
          <w:sz w:val="20"/>
          <w:szCs w:val="20"/>
          <w:lang w:eastAsia="zh-CN"/>
        </w:rPr>
        <w:t>s</w:t>
      </w:r>
      <w:r w:rsidRPr="009A5235">
        <w:rPr>
          <w:i/>
          <w:iCs/>
          <w:sz w:val="20"/>
          <w:szCs w:val="20"/>
          <w:lang w:eastAsia="zh-CN"/>
        </w:rPr>
        <w:t xml:space="preserve"> (per SRS resource or per UE)</w:t>
      </w:r>
      <w:r>
        <w:rPr>
          <w:i/>
          <w:iCs/>
          <w:sz w:val="20"/>
          <w:szCs w:val="20"/>
          <w:lang w:eastAsia="zh-CN"/>
        </w:rPr>
        <w:t xml:space="preserve"> to be reported to the network</w:t>
      </w:r>
      <w:r>
        <w:rPr>
          <w:rFonts w:eastAsia="DengXian"/>
          <w:i/>
          <w:iCs/>
          <w:sz w:val="20"/>
          <w:szCs w:val="20"/>
          <w:lang w:eastAsia="zh-CN"/>
        </w:rPr>
        <w:t>.</w:t>
      </w:r>
    </w:p>
    <w:p w14:paraId="5D2DDC34" w14:textId="62AA5838" w:rsidR="005E69AE" w:rsidRPr="000F6D58" w:rsidRDefault="005E69AE" w:rsidP="005E69AE">
      <w:pPr>
        <w:pStyle w:val="Heading1"/>
        <w:rPr>
          <w:rFonts w:ascii="Times New Roman" w:hAnsi="Times New Roman"/>
          <w:sz w:val="28"/>
          <w:szCs w:val="28"/>
        </w:rPr>
      </w:pPr>
      <w:r w:rsidRPr="000F6D58">
        <w:rPr>
          <w:rFonts w:ascii="Times New Roman" w:hAnsi="Times New Roman"/>
          <w:sz w:val="28"/>
          <w:szCs w:val="28"/>
        </w:rPr>
        <w:t>4</w:t>
      </w:r>
      <w:r w:rsidRPr="000F6D58">
        <w:rPr>
          <w:rFonts w:ascii="Times New Roman" w:hAnsi="Times New Roman"/>
          <w:sz w:val="28"/>
          <w:szCs w:val="28"/>
        </w:rPr>
        <w:tab/>
        <w:t>References</w:t>
      </w:r>
    </w:p>
    <w:bookmarkEnd w:id="0"/>
    <w:p w14:paraId="7481AC28" w14:textId="77777777" w:rsidR="0083356D" w:rsidRDefault="0083356D" w:rsidP="0083356D">
      <w:pPr>
        <w:pStyle w:val="EX"/>
        <w:spacing w:after="180"/>
        <w:ind w:left="374" w:hanging="374"/>
        <w:jc w:val="both"/>
        <w:rPr>
          <w:bCs/>
          <w:sz w:val="20"/>
          <w:szCs w:val="20"/>
        </w:rPr>
      </w:pPr>
      <w:r w:rsidRPr="00A60570">
        <w:rPr>
          <w:bCs/>
          <w:noProof/>
          <w:sz w:val="20"/>
          <w:szCs w:val="20"/>
        </w:rPr>
        <w:t>RP-240828</w:t>
      </w:r>
      <w:r w:rsidRPr="00881554">
        <w:rPr>
          <w:bCs/>
          <w:sz w:val="20"/>
          <w:szCs w:val="20"/>
        </w:rPr>
        <w:t xml:space="preserve"> “New WID: UE RF enhancements for FR1/FR2 and EN-DC , Phase 4”</w:t>
      </w:r>
      <w:r w:rsidRPr="00881554">
        <w:rPr>
          <w:bCs/>
          <w:sz w:val="20"/>
          <w:szCs w:val="20"/>
          <w:lang w:val="en-GB"/>
        </w:rPr>
        <w:t xml:space="preserve">, by RAN4 chair (Huawei),  </w:t>
      </w:r>
      <w:r w:rsidRPr="00881554">
        <w:rPr>
          <w:sz w:val="20"/>
          <w:szCs w:val="20"/>
        </w:rPr>
        <w:t xml:space="preserve">3GPP TSG-RAN Meeting #103, </w:t>
      </w:r>
      <w:r w:rsidRPr="00881554">
        <w:rPr>
          <w:bCs/>
          <w:noProof/>
          <w:sz w:val="20"/>
          <w:szCs w:val="20"/>
        </w:rPr>
        <w:t>Maastricht, Netherlands, March 18-21, 2024</w:t>
      </w:r>
    </w:p>
    <w:p w14:paraId="2DB67989" w14:textId="77777777" w:rsidR="0083356D" w:rsidRDefault="0083356D" w:rsidP="0083356D">
      <w:pPr>
        <w:pStyle w:val="EX"/>
        <w:spacing w:after="180"/>
        <w:ind w:left="374" w:hanging="374"/>
        <w:jc w:val="both"/>
        <w:rPr>
          <w:bCs/>
          <w:sz w:val="20"/>
          <w:szCs w:val="20"/>
        </w:rPr>
      </w:pPr>
      <w:r w:rsidRPr="007025FE">
        <w:rPr>
          <w:rFonts w:eastAsia="MS Mincho"/>
          <w:bCs/>
          <w:sz w:val="20"/>
          <w:szCs w:val="20"/>
        </w:rPr>
        <w:t>R4-2420376</w:t>
      </w:r>
      <w:r w:rsidRPr="00EC0715">
        <w:rPr>
          <w:rFonts w:eastAsia="MS Mincho"/>
          <w:bCs/>
          <w:sz w:val="20"/>
          <w:szCs w:val="20"/>
        </w:rPr>
        <w:t>,</w:t>
      </w:r>
      <w:r w:rsidRPr="00985E45">
        <w:rPr>
          <w:rFonts w:eastAsia="MS Mincho"/>
          <w:bCs/>
          <w:sz w:val="20"/>
          <w:szCs w:val="20"/>
        </w:rPr>
        <w:t xml:space="preserve"> “</w:t>
      </w:r>
      <w:r w:rsidRPr="00985E45">
        <w:rPr>
          <w:bCs/>
          <w:sz w:val="20"/>
          <w:szCs w:val="20"/>
          <w:lang w:eastAsia="zh-CN"/>
        </w:rPr>
        <w:t xml:space="preserve">WF on </w:t>
      </w:r>
      <w:r>
        <w:rPr>
          <w:bCs/>
          <w:sz w:val="20"/>
          <w:szCs w:val="20"/>
          <w:lang w:eastAsia="zh-CN"/>
        </w:rPr>
        <w:t xml:space="preserve">6Rx </w:t>
      </w:r>
      <w:r w:rsidRPr="00985E45">
        <w:rPr>
          <w:bCs/>
          <w:sz w:val="20"/>
          <w:szCs w:val="20"/>
          <w:lang w:eastAsia="zh-CN"/>
        </w:rPr>
        <w:t xml:space="preserve">requirements”, </w:t>
      </w:r>
      <w:r w:rsidRPr="00985E45">
        <w:rPr>
          <w:bCs/>
          <w:sz w:val="20"/>
          <w:szCs w:val="20"/>
        </w:rPr>
        <w:t>by AT&amp;T, 3GPP TSG-RAN WG4 Meeting #11</w:t>
      </w:r>
      <w:r>
        <w:rPr>
          <w:bCs/>
          <w:sz w:val="20"/>
          <w:szCs w:val="20"/>
        </w:rPr>
        <w:t>3</w:t>
      </w:r>
      <w:r w:rsidRPr="00985E45">
        <w:rPr>
          <w:bCs/>
          <w:sz w:val="20"/>
          <w:szCs w:val="20"/>
        </w:rPr>
        <w:t xml:space="preserve">, </w:t>
      </w:r>
      <w:r>
        <w:rPr>
          <w:bCs/>
          <w:sz w:val="20"/>
          <w:szCs w:val="20"/>
        </w:rPr>
        <w:t>Orlando</w:t>
      </w:r>
      <w:r w:rsidRPr="00985E45">
        <w:rPr>
          <w:bCs/>
          <w:sz w:val="20"/>
          <w:szCs w:val="20"/>
        </w:rPr>
        <w:t xml:space="preserve">, </w:t>
      </w:r>
      <w:r>
        <w:rPr>
          <w:bCs/>
          <w:sz w:val="20"/>
          <w:szCs w:val="20"/>
        </w:rPr>
        <w:t>USA</w:t>
      </w:r>
      <w:r w:rsidRPr="00985E45">
        <w:rPr>
          <w:bCs/>
          <w:sz w:val="20"/>
          <w:szCs w:val="20"/>
        </w:rPr>
        <w:t xml:space="preserve">, </w:t>
      </w:r>
      <w:r>
        <w:rPr>
          <w:bCs/>
          <w:sz w:val="20"/>
          <w:szCs w:val="20"/>
        </w:rPr>
        <w:t>November 18-22,</w:t>
      </w:r>
      <w:r w:rsidRPr="00985E45">
        <w:rPr>
          <w:bCs/>
          <w:sz w:val="20"/>
          <w:szCs w:val="20"/>
          <w:lang w:eastAsia="zh-CN"/>
        </w:rPr>
        <w:t xml:space="preserve"> 2024</w:t>
      </w:r>
    </w:p>
    <w:p w14:paraId="418BAE16" w14:textId="560BF64D" w:rsidR="00F87485" w:rsidRPr="00F87485" w:rsidRDefault="00F87485" w:rsidP="008258F9">
      <w:pPr>
        <w:pStyle w:val="EX"/>
        <w:rPr>
          <w:sz w:val="20"/>
          <w:szCs w:val="20"/>
          <w:lang w:eastAsia="zh-TW"/>
        </w:rPr>
      </w:pPr>
      <w:r w:rsidRPr="008258F9">
        <w:rPr>
          <w:sz w:val="20"/>
          <w:szCs w:val="20"/>
        </w:rPr>
        <w:t xml:space="preserve">R4-2303519, “LS on the UE SRS IL imbalance issue”, 3GPP TSG-RAN WG4 Meeting #106, </w:t>
      </w:r>
      <w:r w:rsidRPr="008258F9">
        <w:rPr>
          <w:rFonts w:eastAsia="Arial"/>
          <w:noProof/>
          <w:sz w:val="20"/>
          <w:szCs w:val="20"/>
        </w:rPr>
        <w:t>Athens, Greece, February 27 – March 3, 2023</w:t>
      </w:r>
    </w:p>
    <w:p w14:paraId="2A8AF59A" w14:textId="77777777" w:rsidR="00A3245F" w:rsidRPr="00A3245F" w:rsidRDefault="00A3245F" w:rsidP="00A3245F">
      <w:pPr>
        <w:pStyle w:val="EX"/>
        <w:numPr>
          <w:ilvl w:val="0"/>
          <w:numId w:val="0"/>
        </w:numPr>
        <w:ind w:left="369"/>
        <w:rPr>
          <w:sz w:val="20"/>
          <w:szCs w:val="20"/>
          <w:lang w:eastAsia="zh-TW"/>
        </w:rPr>
      </w:pPr>
    </w:p>
    <w:p w14:paraId="096412E3" w14:textId="62531B04" w:rsidR="00A3245F" w:rsidRPr="00A3245F" w:rsidRDefault="00A3245F" w:rsidP="00A3245F">
      <w:pPr>
        <w:pStyle w:val="EX"/>
        <w:rPr>
          <w:bCs/>
          <w:sz w:val="20"/>
          <w:szCs w:val="20"/>
          <w:lang w:eastAsia="zh-TW"/>
        </w:rPr>
      </w:pPr>
      <w:r w:rsidRPr="00A3245F">
        <w:rPr>
          <w:bCs/>
          <w:sz w:val="20"/>
          <w:szCs w:val="20"/>
        </w:rPr>
        <w:lastRenderedPageBreak/>
        <w:t>R1-2306200, “</w:t>
      </w:r>
      <w:r w:rsidRPr="00A3245F">
        <w:rPr>
          <w:rFonts w:eastAsia="Malgun Gothic"/>
          <w:bCs/>
          <w:sz w:val="20"/>
          <w:szCs w:val="20"/>
          <w:lang w:eastAsia="ko-KR"/>
        </w:rPr>
        <w:t>FL summary on UE SRS IL imbalance issue</w:t>
      </w:r>
      <w:r w:rsidRPr="00A3245F">
        <w:rPr>
          <w:bCs/>
          <w:sz w:val="20"/>
          <w:szCs w:val="20"/>
        </w:rPr>
        <w:t>”, 3GPP TSG RAN WG1 #112bis-e, Incheon, Korea, May 22nd – May 26th, 2023</w:t>
      </w:r>
    </w:p>
    <w:p w14:paraId="3B4BEA98" w14:textId="77777777" w:rsidR="00F76D5D" w:rsidRPr="008258F9" w:rsidRDefault="00F76D5D" w:rsidP="00F76D5D">
      <w:pPr>
        <w:pStyle w:val="EX"/>
        <w:numPr>
          <w:ilvl w:val="0"/>
          <w:numId w:val="0"/>
        </w:numPr>
        <w:ind w:left="369"/>
        <w:rPr>
          <w:sz w:val="20"/>
          <w:szCs w:val="20"/>
        </w:rPr>
      </w:pPr>
    </w:p>
    <w:p w14:paraId="77DCE615" w14:textId="5C84701D" w:rsidR="001D06FB" w:rsidRPr="00C267E7" w:rsidRDefault="00C267E7" w:rsidP="001D06FB">
      <w:pPr>
        <w:pStyle w:val="EX"/>
        <w:spacing w:after="180"/>
        <w:ind w:left="374" w:hanging="374"/>
        <w:jc w:val="both"/>
        <w:rPr>
          <w:sz w:val="20"/>
          <w:szCs w:val="20"/>
        </w:rPr>
      </w:pPr>
      <w:r w:rsidRPr="00C267E7">
        <w:rPr>
          <w:rFonts w:eastAsia="DengXian" w:hint="eastAsia"/>
          <w:sz w:val="20"/>
          <w:szCs w:val="20"/>
          <w:lang w:eastAsia="zh-CN"/>
        </w:rPr>
        <w:t>R</w:t>
      </w:r>
      <w:r w:rsidRPr="00C267E7">
        <w:rPr>
          <w:rFonts w:eastAsia="DengXian"/>
          <w:sz w:val="20"/>
          <w:szCs w:val="20"/>
          <w:lang w:eastAsia="zh-CN"/>
        </w:rPr>
        <w:t>1-2304643</w:t>
      </w:r>
      <w:r w:rsidR="001D06FB" w:rsidRPr="00C267E7">
        <w:rPr>
          <w:rFonts w:eastAsia="MS Mincho"/>
          <w:sz w:val="20"/>
          <w:szCs w:val="20"/>
        </w:rPr>
        <w:t>, “</w:t>
      </w:r>
      <w:r w:rsidRPr="00C267E7">
        <w:rPr>
          <w:rFonts w:eastAsia="MS PGothic"/>
          <w:sz w:val="20"/>
          <w:szCs w:val="20"/>
        </w:rPr>
        <w:t>Discussion on the UE SRS IL imbalance issue</w:t>
      </w:r>
      <w:r w:rsidR="001D06FB" w:rsidRPr="00C267E7">
        <w:rPr>
          <w:sz w:val="20"/>
          <w:szCs w:val="20"/>
          <w:lang w:eastAsia="zh-CN"/>
        </w:rPr>
        <w:t xml:space="preserve">”, </w:t>
      </w:r>
      <w:r w:rsidR="001D06FB" w:rsidRPr="00C267E7">
        <w:rPr>
          <w:sz w:val="20"/>
          <w:szCs w:val="20"/>
        </w:rPr>
        <w:t xml:space="preserve">by </w:t>
      </w:r>
      <w:r w:rsidRPr="00C267E7">
        <w:rPr>
          <w:sz w:val="20"/>
          <w:szCs w:val="20"/>
        </w:rPr>
        <w:t>Huawei, HiSilicon</w:t>
      </w:r>
      <w:r w:rsidR="001D06FB" w:rsidRPr="00C267E7">
        <w:rPr>
          <w:sz w:val="20"/>
          <w:szCs w:val="20"/>
        </w:rPr>
        <w:t xml:space="preserve">, </w:t>
      </w:r>
      <w:r w:rsidRPr="00C267E7">
        <w:rPr>
          <w:kern w:val="2"/>
          <w:sz w:val="20"/>
          <w:szCs w:val="20"/>
        </w:rPr>
        <w:t xml:space="preserve">3GPP TSG-RAN WG1 Meeting #113, </w:t>
      </w:r>
      <w:r w:rsidR="001D06FB" w:rsidRPr="00C267E7">
        <w:rPr>
          <w:sz w:val="20"/>
          <w:szCs w:val="20"/>
        </w:rPr>
        <w:t xml:space="preserve"> </w:t>
      </w:r>
      <w:r w:rsidRPr="00C267E7">
        <w:rPr>
          <w:kern w:val="2"/>
          <w:sz w:val="20"/>
          <w:szCs w:val="20"/>
        </w:rPr>
        <w:t>Incheon, Korea, 22 – 26 May 2023</w:t>
      </w:r>
    </w:p>
    <w:p w14:paraId="58EFB833" w14:textId="3FD881D9" w:rsidR="00F76D5D" w:rsidRPr="00F76D5D" w:rsidRDefault="00F76D5D" w:rsidP="00F76D5D">
      <w:pPr>
        <w:pStyle w:val="EX"/>
        <w:spacing w:after="180"/>
        <w:ind w:left="374" w:hanging="374"/>
        <w:jc w:val="both"/>
        <w:rPr>
          <w:sz w:val="20"/>
          <w:szCs w:val="20"/>
        </w:rPr>
      </w:pPr>
      <w:r w:rsidRPr="00F76D5D">
        <w:rPr>
          <w:rFonts w:eastAsia="Batang"/>
          <w:sz w:val="20"/>
          <w:szCs w:val="20"/>
        </w:rPr>
        <w:t>R1-2304433</w:t>
      </w:r>
      <w:r w:rsidRPr="00F76D5D">
        <w:rPr>
          <w:rFonts w:eastAsia="MS Mincho"/>
          <w:sz w:val="20"/>
          <w:szCs w:val="20"/>
        </w:rPr>
        <w:t>, “</w:t>
      </w:r>
      <w:r w:rsidRPr="00F76D5D">
        <w:rPr>
          <w:rFonts w:eastAsiaTheme="minorEastAsia"/>
          <w:sz w:val="20"/>
          <w:szCs w:val="20"/>
          <w:lang w:eastAsia="zh-CN"/>
        </w:rPr>
        <w:t>On SRS Imbalance</w:t>
      </w:r>
      <w:r w:rsidRPr="00F76D5D">
        <w:rPr>
          <w:sz w:val="20"/>
          <w:szCs w:val="20"/>
          <w:lang w:eastAsia="zh-CN"/>
        </w:rPr>
        <w:t xml:space="preserve">”, </w:t>
      </w:r>
      <w:r w:rsidRPr="00F76D5D">
        <w:rPr>
          <w:sz w:val="20"/>
          <w:szCs w:val="20"/>
        </w:rPr>
        <w:t xml:space="preserve">by InterDigital, Inc., </w:t>
      </w:r>
      <w:r w:rsidRPr="00F76D5D">
        <w:rPr>
          <w:kern w:val="2"/>
          <w:sz w:val="20"/>
          <w:szCs w:val="20"/>
        </w:rPr>
        <w:t xml:space="preserve">3GPP TSG-RAN WG1 Meeting #113, </w:t>
      </w:r>
      <w:r w:rsidRPr="00F76D5D">
        <w:rPr>
          <w:sz w:val="20"/>
          <w:szCs w:val="20"/>
        </w:rPr>
        <w:t xml:space="preserve"> </w:t>
      </w:r>
      <w:r w:rsidRPr="00F76D5D">
        <w:rPr>
          <w:kern w:val="2"/>
          <w:sz w:val="20"/>
          <w:szCs w:val="20"/>
        </w:rPr>
        <w:t>Incheon, Korea, 22 – 26 May 2023</w:t>
      </w:r>
    </w:p>
    <w:p w14:paraId="542221A1" w14:textId="77777777" w:rsidR="00F76D5D" w:rsidRPr="00F76D5D" w:rsidRDefault="00F76D5D" w:rsidP="0086537D">
      <w:pPr>
        <w:pStyle w:val="EX"/>
        <w:spacing w:after="180"/>
        <w:ind w:left="374" w:hanging="374"/>
        <w:jc w:val="both"/>
        <w:rPr>
          <w:bCs/>
          <w:sz w:val="20"/>
          <w:szCs w:val="20"/>
        </w:rPr>
      </w:pPr>
      <w:r w:rsidRPr="00F76D5D">
        <w:rPr>
          <w:rFonts w:eastAsia="DengXian"/>
          <w:sz w:val="20"/>
          <w:szCs w:val="20"/>
          <w:lang w:eastAsia="zh-CN"/>
        </w:rPr>
        <w:t>R1-2305646</w:t>
      </w:r>
      <w:r w:rsidR="002248C8" w:rsidRPr="00F76D5D">
        <w:rPr>
          <w:rFonts w:eastAsia="MS PGothic"/>
          <w:sz w:val="20"/>
          <w:szCs w:val="20"/>
        </w:rPr>
        <w:t>,</w:t>
      </w:r>
      <w:r w:rsidR="00A43A98" w:rsidRPr="00F76D5D">
        <w:rPr>
          <w:rFonts w:eastAsia="MS PGothic"/>
          <w:sz w:val="20"/>
          <w:szCs w:val="20"/>
        </w:rPr>
        <w:t xml:space="preserve"> “</w:t>
      </w:r>
      <w:r w:rsidRPr="00F76D5D">
        <w:rPr>
          <w:rFonts w:eastAsia="MS PGothic"/>
          <w:sz w:val="20"/>
          <w:szCs w:val="20"/>
        </w:rPr>
        <w:t>Evaluation of SRS antenna switching with insertion loss</w:t>
      </w:r>
      <w:r w:rsidR="00A43A98" w:rsidRPr="00F76D5D">
        <w:rPr>
          <w:rFonts w:eastAsia="MS PGothic"/>
          <w:sz w:val="20"/>
          <w:szCs w:val="20"/>
        </w:rPr>
        <w:t>”</w:t>
      </w:r>
      <w:r w:rsidR="002248C8" w:rsidRPr="00F76D5D">
        <w:rPr>
          <w:rFonts w:eastAsia="MS PGothic"/>
          <w:sz w:val="20"/>
          <w:szCs w:val="20"/>
        </w:rPr>
        <w:t xml:space="preserve">, </w:t>
      </w:r>
      <w:r w:rsidR="00A43A98" w:rsidRPr="00F76D5D">
        <w:rPr>
          <w:rFonts w:eastAsia="MS PGothic"/>
          <w:sz w:val="20"/>
          <w:szCs w:val="20"/>
        </w:rPr>
        <w:t xml:space="preserve">by </w:t>
      </w:r>
      <w:r w:rsidRPr="00F76D5D">
        <w:rPr>
          <w:rFonts w:eastAsia="DengXian"/>
          <w:sz w:val="20"/>
          <w:szCs w:val="20"/>
          <w:lang w:eastAsia="zh-CN"/>
        </w:rPr>
        <w:t>MediaTek</w:t>
      </w:r>
      <w:r w:rsidR="00A43A98" w:rsidRPr="00F76D5D">
        <w:rPr>
          <w:rFonts w:eastAsia="MS PGothic"/>
          <w:sz w:val="20"/>
          <w:szCs w:val="20"/>
        </w:rPr>
        <w:t xml:space="preserve">, </w:t>
      </w:r>
      <w:r w:rsidRPr="00F76D5D">
        <w:rPr>
          <w:kern w:val="2"/>
          <w:sz w:val="20"/>
          <w:szCs w:val="20"/>
        </w:rPr>
        <w:t xml:space="preserve">3GPP TSG-RAN WG1 Meeting #113, </w:t>
      </w:r>
      <w:r w:rsidRPr="00F76D5D">
        <w:rPr>
          <w:sz w:val="20"/>
          <w:szCs w:val="20"/>
        </w:rPr>
        <w:t xml:space="preserve"> </w:t>
      </w:r>
      <w:r w:rsidRPr="00F76D5D">
        <w:rPr>
          <w:kern w:val="2"/>
          <w:sz w:val="20"/>
          <w:szCs w:val="20"/>
        </w:rPr>
        <w:t>Incheon, Korea, 22 – 26 May 2023</w:t>
      </w:r>
    </w:p>
    <w:p w14:paraId="779AFEE4" w14:textId="7F858E27" w:rsidR="002248C8" w:rsidRPr="004C5E79" w:rsidRDefault="00F76D5D" w:rsidP="0086537D">
      <w:pPr>
        <w:pStyle w:val="EX"/>
        <w:spacing w:after="180"/>
        <w:ind w:left="374" w:hanging="374"/>
        <w:jc w:val="both"/>
        <w:rPr>
          <w:bCs/>
          <w:sz w:val="20"/>
          <w:szCs w:val="20"/>
        </w:rPr>
      </w:pPr>
      <w:r w:rsidRPr="004C5E79">
        <w:rPr>
          <w:rFonts w:eastAsia="MS PGothic"/>
          <w:sz w:val="20"/>
          <w:szCs w:val="20"/>
        </w:rPr>
        <w:t>R4-2300696</w:t>
      </w:r>
      <w:r w:rsidR="002248C8" w:rsidRPr="004C5E79">
        <w:rPr>
          <w:rFonts w:eastAsia="MS Mincho"/>
          <w:bCs/>
          <w:sz w:val="20"/>
          <w:szCs w:val="20"/>
        </w:rPr>
        <w:t>, “</w:t>
      </w:r>
      <w:r w:rsidRPr="004C5E79">
        <w:rPr>
          <w:rFonts w:eastAsia="MS PGothic"/>
          <w:sz w:val="20"/>
          <w:szCs w:val="20"/>
        </w:rPr>
        <w:t>8RX UE RF requirements</w:t>
      </w:r>
      <w:r w:rsidR="002248C8" w:rsidRPr="004C5E79">
        <w:rPr>
          <w:bCs/>
          <w:sz w:val="20"/>
          <w:szCs w:val="20"/>
          <w:lang w:eastAsia="zh-CN"/>
        </w:rPr>
        <w:t xml:space="preserve">”, by </w:t>
      </w:r>
      <w:r w:rsidRPr="004C5E79">
        <w:rPr>
          <w:rFonts w:eastAsia="MS PGothic"/>
          <w:sz w:val="20"/>
          <w:szCs w:val="20"/>
        </w:rPr>
        <w:t>Qualcomm</w:t>
      </w:r>
      <w:r w:rsidR="004C5E79" w:rsidRPr="004C5E79">
        <w:rPr>
          <w:rFonts w:eastAsia="MS PGothic"/>
          <w:sz w:val="20"/>
          <w:szCs w:val="20"/>
        </w:rPr>
        <w:t xml:space="preserve"> Inc.</w:t>
      </w:r>
      <w:r w:rsidR="002248C8" w:rsidRPr="004C5E79">
        <w:rPr>
          <w:bCs/>
          <w:sz w:val="20"/>
          <w:szCs w:val="20"/>
        </w:rPr>
        <w:t xml:space="preserve">, </w:t>
      </w:r>
      <w:r w:rsidR="004C5E79" w:rsidRPr="004C5E79">
        <w:rPr>
          <w:sz w:val="20"/>
          <w:szCs w:val="20"/>
          <w:lang w:val="de-DE"/>
        </w:rPr>
        <w:t>3GPP TSG-RAN WG4#106</w:t>
      </w:r>
      <w:r w:rsidR="004C5E79" w:rsidRPr="004C5E79">
        <w:rPr>
          <w:sz w:val="20"/>
          <w:szCs w:val="20"/>
        </w:rPr>
        <w:t xml:space="preserve"> Athens, Greece</w:t>
      </w:r>
      <w:r w:rsidR="002248C8" w:rsidRPr="004C5E79">
        <w:rPr>
          <w:bCs/>
          <w:sz w:val="20"/>
          <w:szCs w:val="20"/>
        </w:rPr>
        <w:t xml:space="preserve">, </w:t>
      </w:r>
      <w:r w:rsidR="004C5E79" w:rsidRPr="004C5E79">
        <w:rPr>
          <w:sz w:val="20"/>
          <w:szCs w:val="20"/>
        </w:rPr>
        <w:t>February 27</w:t>
      </w:r>
      <w:r w:rsidR="004C5E79" w:rsidRPr="004C5E79">
        <w:rPr>
          <w:sz w:val="20"/>
          <w:szCs w:val="20"/>
          <w:vertAlign w:val="superscript"/>
        </w:rPr>
        <w:t>th</w:t>
      </w:r>
      <w:r w:rsidR="004C5E79" w:rsidRPr="004C5E79">
        <w:rPr>
          <w:sz w:val="20"/>
          <w:szCs w:val="20"/>
        </w:rPr>
        <w:t xml:space="preserve"> ‒ March 3</w:t>
      </w:r>
      <w:r w:rsidR="004C5E79" w:rsidRPr="004C5E79">
        <w:rPr>
          <w:sz w:val="20"/>
          <w:szCs w:val="20"/>
          <w:vertAlign w:val="superscript"/>
        </w:rPr>
        <w:t>rd</w:t>
      </w:r>
      <w:r w:rsidR="004C5E79" w:rsidRPr="004C5E79">
        <w:rPr>
          <w:sz w:val="20"/>
          <w:szCs w:val="20"/>
        </w:rPr>
        <w:t>, 2023</w:t>
      </w:r>
    </w:p>
    <w:p w14:paraId="2A5F14FC" w14:textId="1C4F8034" w:rsidR="004C5E79" w:rsidRPr="00E66695" w:rsidRDefault="004C5E79" w:rsidP="0086537D">
      <w:pPr>
        <w:pStyle w:val="EX"/>
        <w:spacing w:after="180"/>
        <w:ind w:left="374" w:hanging="374"/>
        <w:jc w:val="both"/>
        <w:rPr>
          <w:bCs/>
          <w:sz w:val="20"/>
          <w:szCs w:val="20"/>
        </w:rPr>
      </w:pPr>
      <w:r w:rsidRPr="004C5E79">
        <w:rPr>
          <w:sz w:val="20"/>
          <w:szCs w:val="20"/>
        </w:rPr>
        <w:t>R1-2305838</w:t>
      </w:r>
      <w:r w:rsidRPr="004C5E79">
        <w:rPr>
          <w:rFonts w:eastAsia="MS PGothic"/>
          <w:sz w:val="20"/>
          <w:szCs w:val="20"/>
        </w:rPr>
        <w:t>, “</w:t>
      </w:r>
      <w:r w:rsidRPr="004C5E79">
        <w:rPr>
          <w:rFonts w:cs="Arial"/>
          <w:sz w:val="20"/>
          <w:szCs w:val="20"/>
        </w:rPr>
        <w:t xml:space="preserve">Discussion </w:t>
      </w:r>
      <w:r w:rsidRPr="004C5E79">
        <w:rPr>
          <w:rFonts w:cs="Arial"/>
          <w:bCs/>
          <w:sz w:val="20"/>
          <w:szCs w:val="20"/>
        </w:rPr>
        <w:t>the UE SRS IL imbalance issue</w:t>
      </w:r>
      <w:r w:rsidRPr="004C5E79">
        <w:rPr>
          <w:rFonts w:eastAsia="MS PGothic"/>
          <w:sz w:val="20"/>
          <w:szCs w:val="20"/>
        </w:rPr>
        <w:t xml:space="preserve">”, by </w:t>
      </w:r>
      <w:r w:rsidRPr="004C5E79">
        <w:rPr>
          <w:rFonts w:eastAsia="SimSun" w:hint="eastAsia"/>
          <w:sz w:val="20"/>
          <w:szCs w:val="20"/>
          <w:lang w:eastAsia="zh-CN"/>
        </w:rPr>
        <w:t>vivo</w:t>
      </w:r>
      <w:r w:rsidRPr="004C5E79">
        <w:rPr>
          <w:rFonts w:eastAsia="MS PGothic"/>
          <w:sz w:val="20"/>
          <w:szCs w:val="20"/>
        </w:rPr>
        <w:t xml:space="preserve">, </w:t>
      </w:r>
      <w:r w:rsidRPr="004C5E79">
        <w:rPr>
          <w:kern w:val="2"/>
          <w:sz w:val="20"/>
          <w:szCs w:val="20"/>
        </w:rPr>
        <w:t xml:space="preserve">3GPP TSG-RAN WG1 Meeting #113, </w:t>
      </w:r>
      <w:r w:rsidRPr="004C5E79">
        <w:rPr>
          <w:sz w:val="20"/>
          <w:szCs w:val="20"/>
        </w:rPr>
        <w:t xml:space="preserve"> </w:t>
      </w:r>
      <w:r w:rsidRPr="004C5E79">
        <w:rPr>
          <w:kern w:val="2"/>
          <w:sz w:val="20"/>
          <w:szCs w:val="20"/>
        </w:rPr>
        <w:t>Incheon, Korea, 22 – 26 May 2</w:t>
      </w:r>
      <w:r w:rsidR="007524E8">
        <w:rPr>
          <w:kern w:val="2"/>
          <w:sz w:val="20"/>
          <w:szCs w:val="20"/>
        </w:rPr>
        <w:t>023</w:t>
      </w:r>
    </w:p>
    <w:p w14:paraId="6E07D3D0" w14:textId="1977B522" w:rsidR="00E66695" w:rsidRDefault="00E66695" w:rsidP="00E66695">
      <w:pPr>
        <w:pStyle w:val="EX"/>
        <w:spacing w:after="180"/>
        <w:ind w:left="374" w:hanging="374"/>
        <w:jc w:val="both"/>
        <w:rPr>
          <w:bCs/>
          <w:sz w:val="20"/>
          <w:szCs w:val="20"/>
          <w:lang w:eastAsia="zh-TW"/>
        </w:rPr>
      </w:pPr>
      <w:r w:rsidRPr="00E66695">
        <w:rPr>
          <w:rFonts w:eastAsia="MS Mincho"/>
          <w:bCs/>
          <w:sz w:val="20"/>
          <w:szCs w:val="20"/>
        </w:rPr>
        <w:t>R4-2406585</w:t>
      </w:r>
      <w:r w:rsidRPr="00E66695">
        <w:rPr>
          <w:rFonts w:eastAsia="MS PGothic"/>
          <w:bCs/>
          <w:sz w:val="20"/>
          <w:szCs w:val="20"/>
        </w:rPr>
        <w:t>, “</w:t>
      </w:r>
      <w:r w:rsidRPr="00E66695">
        <w:rPr>
          <w:bCs/>
          <w:sz w:val="20"/>
          <w:szCs w:val="20"/>
          <w:lang w:eastAsia="zh-CN"/>
        </w:rPr>
        <w:t>WF on requirements for 6Rx</w:t>
      </w:r>
      <w:r w:rsidRPr="00E66695">
        <w:rPr>
          <w:rFonts w:eastAsia="MS PGothic"/>
          <w:bCs/>
          <w:sz w:val="20"/>
          <w:szCs w:val="20"/>
        </w:rPr>
        <w:t xml:space="preserve">”, by </w:t>
      </w:r>
      <w:r w:rsidRPr="00E66695">
        <w:rPr>
          <w:bCs/>
          <w:sz w:val="20"/>
          <w:szCs w:val="20"/>
        </w:rPr>
        <w:t>AT&amp;T</w:t>
      </w:r>
      <w:r w:rsidRPr="00E66695">
        <w:rPr>
          <w:rFonts w:eastAsia="MS PGothic"/>
          <w:bCs/>
          <w:sz w:val="20"/>
          <w:szCs w:val="20"/>
        </w:rPr>
        <w:t xml:space="preserve">, </w:t>
      </w:r>
      <w:r w:rsidRPr="00E66695">
        <w:rPr>
          <w:rFonts w:eastAsia="MS Mincho"/>
          <w:bCs/>
          <w:sz w:val="20"/>
          <w:szCs w:val="20"/>
        </w:rPr>
        <w:t>3GPP TSG-RAN WG4 Meeting #110-bis</w:t>
      </w:r>
      <w:r w:rsidRPr="00E66695">
        <w:rPr>
          <w:bCs/>
          <w:kern w:val="2"/>
          <w:sz w:val="20"/>
          <w:szCs w:val="20"/>
        </w:rPr>
        <w:t xml:space="preserve">, </w:t>
      </w:r>
      <w:r w:rsidRPr="00E66695">
        <w:rPr>
          <w:bCs/>
          <w:sz w:val="20"/>
          <w:szCs w:val="20"/>
        </w:rPr>
        <w:t xml:space="preserve"> </w:t>
      </w:r>
      <w:r w:rsidRPr="00E66695">
        <w:rPr>
          <w:bCs/>
          <w:sz w:val="20"/>
          <w:szCs w:val="20"/>
          <w:lang w:eastAsia="zh-CN"/>
        </w:rPr>
        <w:t>Changsha, China, 15th Apr 2024 - 19th Apr 2024</w:t>
      </w:r>
    </w:p>
    <w:p w14:paraId="42BB42CE" w14:textId="70E7B486" w:rsidR="00A44054" w:rsidRDefault="00A44054" w:rsidP="00E66695">
      <w:pPr>
        <w:pStyle w:val="EX"/>
        <w:spacing w:after="180"/>
        <w:ind w:left="374" w:hanging="374"/>
        <w:jc w:val="both"/>
        <w:rPr>
          <w:sz w:val="20"/>
          <w:szCs w:val="20"/>
        </w:rPr>
      </w:pPr>
      <w:r w:rsidRPr="00A44054">
        <w:rPr>
          <w:sz w:val="20"/>
          <w:szCs w:val="20"/>
        </w:rPr>
        <w:t>R4-2411151, “</w:t>
      </w:r>
      <w:r w:rsidRPr="00A44054">
        <w:rPr>
          <w:color w:val="000000"/>
          <w:sz w:val="20"/>
          <w:szCs w:val="20"/>
          <w:lang w:eastAsia="en-GB"/>
        </w:rPr>
        <w:t xml:space="preserve">On SRS IL imbalance issue for 6Rx”, by Apple, </w:t>
      </w:r>
      <w:r w:rsidRPr="00A44054">
        <w:rPr>
          <w:sz w:val="20"/>
          <w:szCs w:val="20"/>
        </w:rPr>
        <w:t>3GPP RAN TSG-RAN4 Meeting # 112, Maastricht, NL, August 19 – 23, 2024</w:t>
      </w:r>
    </w:p>
    <w:p w14:paraId="4C416C11" w14:textId="715F401A" w:rsidR="00404284" w:rsidRDefault="00404284" w:rsidP="00E66695">
      <w:pPr>
        <w:pStyle w:val="EX"/>
        <w:spacing w:after="180"/>
        <w:ind w:left="374" w:hanging="374"/>
        <w:jc w:val="both"/>
        <w:rPr>
          <w:bCs/>
          <w:sz w:val="20"/>
          <w:szCs w:val="20"/>
        </w:rPr>
      </w:pPr>
      <w:r w:rsidRPr="00404284">
        <w:rPr>
          <w:bCs/>
          <w:sz w:val="20"/>
          <w:szCs w:val="20"/>
          <w:lang w:eastAsia="zh-CN"/>
        </w:rPr>
        <w:t xml:space="preserve">R4-2411883, “Further discussion on 6Rx Reference sensitivity requirements”, by ZTE Corporation, Sanechips,  </w:t>
      </w:r>
      <w:r w:rsidRPr="00404284">
        <w:rPr>
          <w:rFonts w:eastAsia="MS Mincho"/>
          <w:bCs/>
          <w:sz w:val="20"/>
          <w:szCs w:val="20"/>
        </w:rPr>
        <w:t>3GPP TSG-RAN WG4 Meeting #110-bis</w:t>
      </w:r>
      <w:r w:rsidRPr="00404284">
        <w:rPr>
          <w:bCs/>
          <w:kern w:val="2"/>
          <w:sz w:val="20"/>
          <w:szCs w:val="20"/>
        </w:rPr>
        <w:t xml:space="preserve">, </w:t>
      </w:r>
      <w:r w:rsidRPr="00404284">
        <w:rPr>
          <w:bCs/>
          <w:sz w:val="20"/>
          <w:szCs w:val="20"/>
        </w:rPr>
        <w:t xml:space="preserve"> </w:t>
      </w:r>
      <w:r w:rsidRPr="00404284">
        <w:rPr>
          <w:bCs/>
          <w:sz w:val="20"/>
          <w:szCs w:val="20"/>
          <w:lang w:eastAsia="zh-CN"/>
        </w:rPr>
        <w:t xml:space="preserve">Changsha, China, 15th Apr 2024 - 19th Apr 2024 </w:t>
      </w:r>
    </w:p>
    <w:p w14:paraId="45352129" w14:textId="77777777" w:rsidR="008B4D59" w:rsidRPr="00404284" w:rsidRDefault="008B4D59" w:rsidP="008B4D59">
      <w:pPr>
        <w:pStyle w:val="EX"/>
        <w:numPr>
          <w:ilvl w:val="0"/>
          <w:numId w:val="0"/>
        </w:numPr>
        <w:spacing w:after="180"/>
        <w:ind w:left="369" w:hanging="369"/>
        <w:jc w:val="both"/>
        <w:rPr>
          <w:bCs/>
          <w:sz w:val="20"/>
          <w:szCs w:val="20"/>
        </w:rPr>
      </w:pPr>
    </w:p>
    <w:sectPr w:rsidR="008B4D59" w:rsidRPr="00404284" w:rsidSect="000B36A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8D256" w14:textId="77777777" w:rsidR="006A69A4" w:rsidRDefault="006A69A4">
      <w:r>
        <w:separator/>
      </w:r>
    </w:p>
  </w:endnote>
  <w:endnote w:type="continuationSeparator" w:id="0">
    <w:p w14:paraId="292B9807" w14:textId="77777777" w:rsidR="006A69A4" w:rsidRDefault="006A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1D3F0" w14:textId="77777777" w:rsidR="006A69A4" w:rsidRDefault="006A69A4">
      <w:r>
        <w:separator/>
      </w:r>
    </w:p>
  </w:footnote>
  <w:footnote w:type="continuationSeparator" w:id="0">
    <w:p w14:paraId="094B6DC6" w14:textId="77777777" w:rsidR="006A69A4" w:rsidRDefault="006A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2"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19"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BAF7B1F"/>
    <w:multiLevelType w:val="hybridMultilevel"/>
    <w:tmpl w:val="2D24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3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DBB179B"/>
    <w:multiLevelType w:val="hybridMultilevel"/>
    <w:tmpl w:val="52B43C0E"/>
    <w:lvl w:ilvl="0" w:tplc="EFB0B48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41"/>
  </w:num>
  <w:num w:numId="5" w16cid:durableId="977950936">
    <w:abstractNumId w:val="3"/>
  </w:num>
  <w:num w:numId="6" w16cid:durableId="1850876431">
    <w:abstractNumId w:val="3"/>
  </w:num>
  <w:num w:numId="7" w16cid:durableId="428896142">
    <w:abstractNumId w:val="27"/>
  </w:num>
  <w:num w:numId="8" w16cid:durableId="2080327107">
    <w:abstractNumId w:val="8"/>
  </w:num>
  <w:num w:numId="9" w16cid:durableId="459036515">
    <w:abstractNumId w:val="29"/>
  </w:num>
  <w:num w:numId="10" w16cid:durableId="892421984">
    <w:abstractNumId w:val="12"/>
  </w:num>
  <w:num w:numId="11" w16cid:durableId="973826835">
    <w:abstractNumId w:val="13"/>
  </w:num>
  <w:num w:numId="12" w16cid:durableId="48696969">
    <w:abstractNumId w:val="46"/>
  </w:num>
  <w:num w:numId="13" w16cid:durableId="1621182100">
    <w:abstractNumId w:val="16"/>
  </w:num>
  <w:num w:numId="14" w16cid:durableId="681855791">
    <w:abstractNumId w:val="17"/>
  </w:num>
  <w:num w:numId="15" w16cid:durableId="1387412062">
    <w:abstractNumId w:val="31"/>
  </w:num>
  <w:num w:numId="16" w16cid:durableId="1707214678">
    <w:abstractNumId w:val="47"/>
  </w:num>
  <w:num w:numId="17" w16cid:durableId="1228883719">
    <w:abstractNumId w:val="25"/>
  </w:num>
  <w:num w:numId="18" w16cid:durableId="1736001611">
    <w:abstractNumId w:val="15"/>
  </w:num>
  <w:num w:numId="19" w16cid:durableId="1708026189">
    <w:abstractNumId w:val="45"/>
  </w:num>
  <w:num w:numId="20" w16cid:durableId="2134398882">
    <w:abstractNumId w:val="23"/>
  </w:num>
  <w:num w:numId="21" w16cid:durableId="1707292931">
    <w:abstractNumId w:val="19"/>
  </w:num>
  <w:num w:numId="22" w16cid:durableId="1872840210">
    <w:abstractNumId w:val="7"/>
  </w:num>
  <w:num w:numId="23" w16cid:durableId="988828275">
    <w:abstractNumId w:val="37"/>
  </w:num>
  <w:num w:numId="24" w16cid:durableId="639112823">
    <w:abstractNumId w:val="44"/>
  </w:num>
  <w:num w:numId="25" w16cid:durableId="1758358505">
    <w:abstractNumId w:val="5"/>
  </w:num>
  <w:num w:numId="26" w16cid:durableId="1136491485">
    <w:abstractNumId w:val="50"/>
  </w:num>
  <w:num w:numId="27" w16cid:durableId="1259366616">
    <w:abstractNumId w:val="32"/>
  </w:num>
  <w:num w:numId="28" w16cid:durableId="487987898">
    <w:abstractNumId w:val="2"/>
  </w:num>
  <w:num w:numId="29" w16cid:durableId="1685402915">
    <w:abstractNumId w:val="40"/>
  </w:num>
  <w:num w:numId="30" w16cid:durableId="2133668486">
    <w:abstractNumId w:val="9"/>
  </w:num>
  <w:num w:numId="31" w16cid:durableId="1164661197">
    <w:abstractNumId w:val="20"/>
  </w:num>
  <w:num w:numId="32" w16cid:durableId="151796906">
    <w:abstractNumId w:val="33"/>
  </w:num>
  <w:num w:numId="33" w16cid:durableId="107437711">
    <w:abstractNumId w:val="6"/>
  </w:num>
  <w:num w:numId="34" w16cid:durableId="1587303393">
    <w:abstractNumId w:val="36"/>
  </w:num>
  <w:num w:numId="35" w16cid:durableId="295642991">
    <w:abstractNumId w:val="51"/>
  </w:num>
  <w:num w:numId="36" w16cid:durableId="1011568902">
    <w:abstractNumId w:val="22"/>
  </w:num>
  <w:num w:numId="37" w16cid:durableId="1689140278">
    <w:abstractNumId w:val="35"/>
  </w:num>
  <w:num w:numId="38" w16cid:durableId="1820607614">
    <w:abstractNumId w:val="30"/>
  </w:num>
  <w:num w:numId="39" w16cid:durableId="782115979">
    <w:abstractNumId w:val="48"/>
  </w:num>
  <w:num w:numId="40" w16cid:durableId="2114860448">
    <w:abstractNumId w:val="4"/>
  </w:num>
  <w:num w:numId="41" w16cid:durableId="1265958927">
    <w:abstractNumId w:val="11"/>
  </w:num>
  <w:num w:numId="42" w16cid:durableId="1461264447">
    <w:abstractNumId w:val="24"/>
  </w:num>
  <w:num w:numId="43" w16cid:durableId="1159543564">
    <w:abstractNumId w:val="38"/>
  </w:num>
  <w:num w:numId="44" w16cid:durableId="923609702">
    <w:abstractNumId w:val="49"/>
  </w:num>
  <w:num w:numId="45" w16cid:durableId="93215154">
    <w:abstractNumId w:val="26"/>
  </w:num>
  <w:num w:numId="46" w16cid:durableId="413429941">
    <w:abstractNumId w:val="18"/>
  </w:num>
  <w:num w:numId="47" w16cid:durableId="1874923929">
    <w:abstractNumId w:val="42"/>
  </w:num>
  <w:num w:numId="48" w16cid:durableId="869074504">
    <w:abstractNumId w:val="21"/>
  </w:num>
  <w:num w:numId="49" w16cid:durableId="1902206490">
    <w:abstractNumId w:val="10"/>
  </w:num>
  <w:num w:numId="50" w16cid:durableId="939726385">
    <w:abstractNumId w:val="43"/>
  </w:num>
  <w:num w:numId="51" w16cid:durableId="1312759504">
    <w:abstractNumId w:val="34"/>
  </w:num>
  <w:num w:numId="52" w16cid:durableId="56514189">
    <w:abstractNumId w:val="14"/>
  </w:num>
  <w:num w:numId="53" w16cid:durableId="167672736">
    <w:abstractNumId w:val="39"/>
  </w:num>
  <w:num w:numId="54" w16cid:durableId="36302261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31303"/>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932D7"/>
    <w:rsid w:val="00095296"/>
    <w:rsid w:val="00095C48"/>
    <w:rsid w:val="00095EA8"/>
    <w:rsid w:val="000A0A4F"/>
    <w:rsid w:val="000A0C3B"/>
    <w:rsid w:val="000A150F"/>
    <w:rsid w:val="000A365D"/>
    <w:rsid w:val="000A68F3"/>
    <w:rsid w:val="000A6BED"/>
    <w:rsid w:val="000B0B73"/>
    <w:rsid w:val="000B36AC"/>
    <w:rsid w:val="000B3A0D"/>
    <w:rsid w:val="000B6018"/>
    <w:rsid w:val="000B61FB"/>
    <w:rsid w:val="000C07F9"/>
    <w:rsid w:val="000C16C8"/>
    <w:rsid w:val="000C47C3"/>
    <w:rsid w:val="000C52C6"/>
    <w:rsid w:val="000D0571"/>
    <w:rsid w:val="000D0FD8"/>
    <w:rsid w:val="000D50E3"/>
    <w:rsid w:val="000D58AB"/>
    <w:rsid w:val="000D6A52"/>
    <w:rsid w:val="000E0383"/>
    <w:rsid w:val="000E103F"/>
    <w:rsid w:val="000E1A37"/>
    <w:rsid w:val="000E1CAF"/>
    <w:rsid w:val="000E2238"/>
    <w:rsid w:val="000E46F3"/>
    <w:rsid w:val="000E751D"/>
    <w:rsid w:val="000F3EA6"/>
    <w:rsid w:val="000F4EE6"/>
    <w:rsid w:val="000F5B49"/>
    <w:rsid w:val="000F6D58"/>
    <w:rsid w:val="0010025D"/>
    <w:rsid w:val="00102E6E"/>
    <w:rsid w:val="00102EA1"/>
    <w:rsid w:val="0010474C"/>
    <w:rsid w:val="00104BC6"/>
    <w:rsid w:val="00106A77"/>
    <w:rsid w:val="00110A8D"/>
    <w:rsid w:val="0011167E"/>
    <w:rsid w:val="00113A07"/>
    <w:rsid w:val="00114E2C"/>
    <w:rsid w:val="00115DAC"/>
    <w:rsid w:val="00116EA5"/>
    <w:rsid w:val="001176F0"/>
    <w:rsid w:val="00121103"/>
    <w:rsid w:val="00127F2E"/>
    <w:rsid w:val="00133525"/>
    <w:rsid w:val="00137EE2"/>
    <w:rsid w:val="00141326"/>
    <w:rsid w:val="001441A8"/>
    <w:rsid w:val="001450DD"/>
    <w:rsid w:val="00146BF3"/>
    <w:rsid w:val="001476E2"/>
    <w:rsid w:val="00147813"/>
    <w:rsid w:val="001553DE"/>
    <w:rsid w:val="00156647"/>
    <w:rsid w:val="00160A04"/>
    <w:rsid w:val="00160FFD"/>
    <w:rsid w:val="001655BB"/>
    <w:rsid w:val="0016611C"/>
    <w:rsid w:val="00166B5C"/>
    <w:rsid w:val="00171900"/>
    <w:rsid w:val="0017381F"/>
    <w:rsid w:val="00173B3B"/>
    <w:rsid w:val="0017495A"/>
    <w:rsid w:val="0017591E"/>
    <w:rsid w:val="00176183"/>
    <w:rsid w:val="00177AEF"/>
    <w:rsid w:val="00181118"/>
    <w:rsid w:val="001815E8"/>
    <w:rsid w:val="001825F0"/>
    <w:rsid w:val="00183720"/>
    <w:rsid w:val="001841B1"/>
    <w:rsid w:val="00185E52"/>
    <w:rsid w:val="00197470"/>
    <w:rsid w:val="001A3FBC"/>
    <w:rsid w:val="001A410D"/>
    <w:rsid w:val="001A4C42"/>
    <w:rsid w:val="001A7772"/>
    <w:rsid w:val="001B06B9"/>
    <w:rsid w:val="001B7371"/>
    <w:rsid w:val="001C0765"/>
    <w:rsid w:val="001C0C13"/>
    <w:rsid w:val="001C21C3"/>
    <w:rsid w:val="001C4213"/>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FF3"/>
    <w:rsid w:val="002005DB"/>
    <w:rsid w:val="00200EE6"/>
    <w:rsid w:val="002026A0"/>
    <w:rsid w:val="00204648"/>
    <w:rsid w:val="00205934"/>
    <w:rsid w:val="002107B1"/>
    <w:rsid w:val="00210EA6"/>
    <w:rsid w:val="00211049"/>
    <w:rsid w:val="00211F3B"/>
    <w:rsid w:val="002138EA"/>
    <w:rsid w:val="0021394B"/>
    <w:rsid w:val="00215C07"/>
    <w:rsid w:val="0021744E"/>
    <w:rsid w:val="00217AE3"/>
    <w:rsid w:val="00217F77"/>
    <w:rsid w:val="002233E4"/>
    <w:rsid w:val="0022465C"/>
    <w:rsid w:val="002248C8"/>
    <w:rsid w:val="0022541F"/>
    <w:rsid w:val="00231349"/>
    <w:rsid w:val="00231A9E"/>
    <w:rsid w:val="002322B8"/>
    <w:rsid w:val="002322F7"/>
    <w:rsid w:val="00233FF8"/>
    <w:rsid w:val="002347A2"/>
    <w:rsid w:val="00234D70"/>
    <w:rsid w:val="00242B51"/>
    <w:rsid w:val="0024384F"/>
    <w:rsid w:val="002450A4"/>
    <w:rsid w:val="00246E73"/>
    <w:rsid w:val="00247926"/>
    <w:rsid w:val="002510D6"/>
    <w:rsid w:val="00256AC8"/>
    <w:rsid w:val="002572D9"/>
    <w:rsid w:val="002608DE"/>
    <w:rsid w:val="00261B7C"/>
    <w:rsid w:val="002637C2"/>
    <w:rsid w:val="0026424E"/>
    <w:rsid w:val="0026657D"/>
    <w:rsid w:val="002675F0"/>
    <w:rsid w:val="00274A90"/>
    <w:rsid w:val="00276C70"/>
    <w:rsid w:val="00276EE4"/>
    <w:rsid w:val="00277172"/>
    <w:rsid w:val="00277212"/>
    <w:rsid w:val="00277585"/>
    <w:rsid w:val="00277626"/>
    <w:rsid w:val="00277FD4"/>
    <w:rsid w:val="00280CD9"/>
    <w:rsid w:val="0028193A"/>
    <w:rsid w:val="00282386"/>
    <w:rsid w:val="00284236"/>
    <w:rsid w:val="0028485D"/>
    <w:rsid w:val="002872F1"/>
    <w:rsid w:val="00287876"/>
    <w:rsid w:val="0029079A"/>
    <w:rsid w:val="00290BE4"/>
    <w:rsid w:val="00292BFB"/>
    <w:rsid w:val="00294C28"/>
    <w:rsid w:val="00296065"/>
    <w:rsid w:val="00296796"/>
    <w:rsid w:val="00297FF6"/>
    <w:rsid w:val="002A07F2"/>
    <w:rsid w:val="002A2A03"/>
    <w:rsid w:val="002A51BE"/>
    <w:rsid w:val="002A6542"/>
    <w:rsid w:val="002A797D"/>
    <w:rsid w:val="002B1B99"/>
    <w:rsid w:val="002B21BC"/>
    <w:rsid w:val="002B36A1"/>
    <w:rsid w:val="002B592F"/>
    <w:rsid w:val="002B5C3F"/>
    <w:rsid w:val="002B6339"/>
    <w:rsid w:val="002B6EF4"/>
    <w:rsid w:val="002C011F"/>
    <w:rsid w:val="002C79FA"/>
    <w:rsid w:val="002D2519"/>
    <w:rsid w:val="002D2B19"/>
    <w:rsid w:val="002D3298"/>
    <w:rsid w:val="002D405E"/>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1675"/>
    <w:rsid w:val="00302C30"/>
    <w:rsid w:val="00302EF3"/>
    <w:rsid w:val="0030430D"/>
    <w:rsid w:val="00305A09"/>
    <w:rsid w:val="00310701"/>
    <w:rsid w:val="00311180"/>
    <w:rsid w:val="00313E2F"/>
    <w:rsid w:val="00314818"/>
    <w:rsid w:val="003172DC"/>
    <w:rsid w:val="003204F7"/>
    <w:rsid w:val="00321904"/>
    <w:rsid w:val="00322C5B"/>
    <w:rsid w:val="00324CF9"/>
    <w:rsid w:val="00326826"/>
    <w:rsid w:val="00327934"/>
    <w:rsid w:val="00327D7A"/>
    <w:rsid w:val="003304FE"/>
    <w:rsid w:val="00331C63"/>
    <w:rsid w:val="003325B7"/>
    <w:rsid w:val="00335F34"/>
    <w:rsid w:val="00337701"/>
    <w:rsid w:val="0033795C"/>
    <w:rsid w:val="0034052F"/>
    <w:rsid w:val="00341F9A"/>
    <w:rsid w:val="00344ECD"/>
    <w:rsid w:val="003454B3"/>
    <w:rsid w:val="003507E5"/>
    <w:rsid w:val="00352FB8"/>
    <w:rsid w:val="003531C1"/>
    <w:rsid w:val="0035462D"/>
    <w:rsid w:val="00354C53"/>
    <w:rsid w:val="00355EBD"/>
    <w:rsid w:val="003636D5"/>
    <w:rsid w:val="00363D09"/>
    <w:rsid w:val="0036467C"/>
    <w:rsid w:val="00372F4F"/>
    <w:rsid w:val="00374B29"/>
    <w:rsid w:val="003765B8"/>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0EC6"/>
    <w:rsid w:val="003A66C6"/>
    <w:rsid w:val="003B4378"/>
    <w:rsid w:val="003B468C"/>
    <w:rsid w:val="003B56B1"/>
    <w:rsid w:val="003B685E"/>
    <w:rsid w:val="003B6C41"/>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3B62"/>
    <w:rsid w:val="003E4B55"/>
    <w:rsid w:val="003E527B"/>
    <w:rsid w:val="003E7753"/>
    <w:rsid w:val="003E7ED9"/>
    <w:rsid w:val="003F0C6B"/>
    <w:rsid w:val="003F15F9"/>
    <w:rsid w:val="003F1DE5"/>
    <w:rsid w:val="003F275D"/>
    <w:rsid w:val="003F474B"/>
    <w:rsid w:val="003F4DD3"/>
    <w:rsid w:val="003F6ACE"/>
    <w:rsid w:val="003F6DEF"/>
    <w:rsid w:val="003F760D"/>
    <w:rsid w:val="004007D9"/>
    <w:rsid w:val="00401944"/>
    <w:rsid w:val="004029C1"/>
    <w:rsid w:val="00403597"/>
    <w:rsid w:val="00404284"/>
    <w:rsid w:val="00413F3B"/>
    <w:rsid w:val="004166A1"/>
    <w:rsid w:val="0041733B"/>
    <w:rsid w:val="00420FB8"/>
    <w:rsid w:val="00421A73"/>
    <w:rsid w:val="00423334"/>
    <w:rsid w:val="0042606E"/>
    <w:rsid w:val="00426737"/>
    <w:rsid w:val="00426985"/>
    <w:rsid w:val="0043158E"/>
    <w:rsid w:val="00432063"/>
    <w:rsid w:val="0043242D"/>
    <w:rsid w:val="004345EC"/>
    <w:rsid w:val="004354E7"/>
    <w:rsid w:val="0043757E"/>
    <w:rsid w:val="00437D5C"/>
    <w:rsid w:val="00440077"/>
    <w:rsid w:val="00441666"/>
    <w:rsid w:val="00445BE8"/>
    <w:rsid w:val="00451B06"/>
    <w:rsid w:val="00453FE3"/>
    <w:rsid w:val="004540A9"/>
    <w:rsid w:val="00462D81"/>
    <w:rsid w:val="00463240"/>
    <w:rsid w:val="004667DE"/>
    <w:rsid w:val="00470E29"/>
    <w:rsid w:val="004728B7"/>
    <w:rsid w:val="00472911"/>
    <w:rsid w:val="00472B98"/>
    <w:rsid w:val="004746AD"/>
    <w:rsid w:val="00474C44"/>
    <w:rsid w:val="0047564A"/>
    <w:rsid w:val="00475AC6"/>
    <w:rsid w:val="004768DA"/>
    <w:rsid w:val="004812DD"/>
    <w:rsid w:val="004813F6"/>
    <w:rsid w:val="004819D5"/>
    <w:rsid w:val="004826A9"/>
    <w:rsid w:val="004844CA"/>
    <w:rsid w:val="00486720"/>
    <w:rsid w:val="004868AD"/>
    <w:rsid w:val="004965FE"/>
    <w:rsid w:val="004A3D27"/>
    <w:rsid w:val="004A48FA"/>
    <w:rsid w:val="004A4B59"/>
    <w:rsid w:val="004A5DB3"/>
    <w:rsid w:val="004B3447"/>
    <w:rsid w:val="004B5861"/>
    <w:rsid w:val="004B5A45"/>
    <w:rsid w:val="004B5C7F"/>
    <w:rsid w:val="004B61A0"/>
    <w:rsid w:val="004C0E4C"/>
    <w:rsid w:val="004C15E6"/>
    <w:rsid w:val="004C1601"/>
    <w:rsid w:val="004C1615"/>
    <w:rsid w:val="004C5E79"/>
    <w:rsid w:val="004C6022"/>
    <w:rsid w:val="004C77DC"/>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6C9D"/>
    <w:rsid w:val="0051027D"/>
    <w:rsid w:val="00512AF0"/>
    <w:rsid w:val="00515F19"/>
    <w:rsid w:val="00520A9B"/>
    <w:rsid w:val="00523F59"/>
    <w:rsid w:val="00524CA4"/>
    <w:rsid w:val="00525CA9"/>
    <w:rsid w:val="00526A18"/>
    <w:rsid w:val="00531036"/>
    <w:rsid w:val="0053388B"/>
    <w:rsid w:val="00534BE5"/>
    <w:rsid w:val="00534CB5"/>
    <w:rsid w:val="00535773"/>
    <w:rsid w:val="00540AC5"/>
    <w:rsid w:val="00542B38"/>
    <w:rsid w:val="00543E6C"/>
    <w:rsid w:val="00544A57"/>
    <w:rsid w:val="00545117"/>
    <w:rsid w:val="00547651"/>
    <w:rsid w:val="0055291B"/>
    <w:rsid w:val="00556D61"/>
    <w:rsid w:val="00560892"/>
    <w:rsid w:val="0056267A"/>
    <w:rsid w:val="00563019"/>
    <w:rsid w:val="00563714"/>
    <w:rsid w:val="0056465D"/>
    <w:rsid w:val="00565087"/>
    <w:rsid w:val="00567534"/>
    <w:rsid w:val="005677BC"/>
    <w:rsid w:val="00572E14"/>
    <w:rsid w:val="0057381A"/>
    <w:rsid w:val="0057672C"/>
    <w:rsid w:val="005776DB"/>
    <w:rsid w:val="0058083A"/>
    <w:rsid w:val="00581248"/>
    <w:rsid w:val="005834F5"/>
    <w:rsid w:val="00585FF8"/>
    <w:rsid w:val="00587AE6"/>
    <w:rsid w:val="00594A1E"/>
    <w:rsid w:val="00594F57"/>
    <w:rsid w:val="005973BE"/>
    <w:rsid w:val="005A283F"/>
    <w:rsid w:val="005A48A6"/>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2982"/>
    <w:rsid w:val="005E6516"/>
    <w:rsid w:val="005E66AC"/>
    <w:rsid w:val="005E681E"/>
    <w:rsid w:val="005E69AE"/>
    <w:rsid w:val="005E7D87"/>
    <w:rsid w:val="005F23E7"/>
    <w:rsid w:val="005F39D5"/>
    <w:rsid w:val="005F7076"/>
    <w:rsid w:val="005F7DA1"/>
    <w:rsid w:val="0060129F"/>
    <w:rsid w:val="00602AEA"/>
    <w:rsid w:val="00602FC3"/>
    <w:rsid w:val="0060438D"/>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355E"/>
    <w:rsid w:val="00634540"/>
    <w:rsid w:val="0063543D"/>
    <w:rsid w:val="0064111D"/>
    <w:rsid w:val="0064163A"/>
    <w:rsid w:val="00641C57"/>
    <w:rsid w:val="006423F8"/>
    <w:rsid w:val="00647114"/>
    <w:rsid w:val="006528E0"/>
    <w:rsid w:val="00653E20"/>
    <w:rsid w:val="00654135"/>
    <w:rsid w:val="00654ADA"/>
    <w:rsid w:val="00655123"/>
    <w:rsid w:val="00656249"/>
    <w:rsid w:val="00656B9D"/>
    <w:rsid w:val="00657877"/>
    <w:rsid w:val="00662106"/>
    <w:rsid w:val="0066241B"/>
    <w:rsid w:val="00662C84"/>
    <w:rsid w:val="00663541"/>
    <w:rsid w:val="0066559E"/>
    <w:rsid w:val="00666322"/>
    <w:rsid w:val="00666CDD"/>
    <w:rsid w:val="0066702E"/>
    <w:rsid w:val="00667443"/>
    <w:rsid w:val="006679C4"/>
    <w:rsid w:val="00671DA0"/>
    <w:rsid w:val="00677CED"/>
    <w:rsid w:val="006821D1"/>
    <w:rsid w:val="0068290F"/>
    <w:rsid w:val="0068530E"/>
    <w:rsid w:val="00687D57"/>
    <w:rsid w:val="00691AC3"/>
    <w:rsid w:val="0069275C"/>
    <w:rsid w:val="00695D2B"/>
    <w:rsid w:val="00696A0D"/>
    <w:rsid w:val="00696DF2"/>
    <w:rsid w:val="006A2C3D"/>
    <w:rsid w:val="006A323F"/>
    <w:rsid w:val="006A3315"/>
    <w:rsid w:val="006A5D67"/>
    <w:rsid w:val="006A69A4"/>
    <w:rsid w:val="006A7137"/>
    <w:rsid w:val="006A76FC"/>
    <w:rsid w:val="006A7DEF"/>
    <w:rsid w:val="006B1090"/>
    <w:rsid w:val="006B1877"/>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A49"/>
    <w:rsid w:val="006F137C"/>
    <w:rsid w:val="006F3CDC"/>
    <w:rsid w:val="006F4A2D"/>
    <w:rsid w:val="006F5C12"/>
    <w:rsid w:val="00701A75"/>
    <w:rsid w:val="0070297F"/>
    <w:rsid w:val="0070556D"/>
    <w:rsid w:val="00711049"/>
    <w:rsid w:val="00711CF9"/>
    <w:rsid w:val="00713C44"/>
    <w:rsid w:val="0071674C"/>
    <w:rsid w:val="00716918"/>
    <w:rsid w:val="007218B5"/>
    <w:rsid w:val="007235F6"/>
    <w:rsid w:val="00724387"/>
    <w:rsid w:val="0072712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95D"/>
    <w:rsid w:val="0075000F"/>
    <w:rsid w:val="0075052D"/>
    <w:rsid w:val="00752198"/>
    <w:rsid w:val="007524E8"/>
    <w:rsid w:val="007534AC"/>
    <w:rsid w:val="00753881"/>
    <w:rsid w:val="0075446B"/>
    <w:rsid w:val="007551EB"/>
    <w:rsid w:val="00755A99"/>
    <w:rsid w:val="00757410"/>
    <w:rsid w:val="00757B2C"/>
    <w:rsid w:val="0076084E"/>
    <w:rsid w:val="00762B40"/>
    <w:rsid w:val="00762F33"/>
    <w:rsid w:val="00763321"/>
    <w:rsid w:val="0076539D"/>
    <w:rsid w:val="00765AB3"/>
    <w:rsid w:val="00765B58"/>
    <w:rsid w:val="007661BE"/>
    <w:rsid w:val="007676A5"/>
    <w:rsid w:val="00772FB5"/>
    <w:rsid w:val="00773677"/>
    <w:rsid w:val="00773C4E"/>
    <w:rsid w:val="00774DA4"/>
    <w:rsid w:val="00781F0F"/>
    <w:rsid w:val="007833DA"/>
    <w:rsid w:val="0079178B"/>
    <w:rsid w:val="007921F5"/>
    <w:rsid w:val="0079544F"/>
    <w:rsid w:val="00795B57"/>
    <w:rsid w:val="007A3835"/>
    <w:rsid w:val="007A4D2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977"/>
    <w:rsid w:val="008028A4"/>
    <w:rsid w:val="00802B8D"/>
    <w:rsid w:val="00802C23"/>
    <w:rsid w:val="008030BE"/>
    <w:rsid w:val="00805884"/>
    <w:rsid w:val="00806E29"/>
    <w:rsid w:val="00813D83"/>
    <w:rsid w:val="00814664"/>
    <w:rsid w:val="0081489A"/>
    <w:rsid w:val="00814EEB"/>
    <w:rsid w:val="00815DA3"/>
    <w:rsid w:val="00816A1B"/>
    <w:rsid w:val="0081783A"/>
    <w:rsid w:val="00820B25"/>
    <w:rsid w:val="00823DD3"/>
    <w:rsid w:val="00823EC7"/>
    <w:rsid w:val="0082493D"/>
    <w:rsid w:val="008258F9"/>
    <w:rsid w:val="00825E4A"/>
    <w:rsid w:val="00825EDF"/>
    <w:rsid w:val="00830747"/>
    <w:rsid w:val="0083356D"/>
    <w:rsid w:val="00834429"/>
    <w:rsid w:val="0083755B"/>
    <w:rsid w:val="00840ADE"/>
    <w:rsid w:val="00840DCA"/>
    <w:rsid w:val="00841EC9"/>
    <w:rsid w:val="008454C5"/>
    <w:rsid w:val="0085012E"/>
    <w:rsid w:val="00850FBE"/>
    <w:rsid w:val="00851681"/>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4C7F"/>
    <w:rsid w:val="00886F35"/>
    <w:rsid w:val="0088727A"/>
    <w:rsid w:val="00887F21"/>
    <w:rsid w:val="0089062C"/>
    <w:rsid w:val="00894C1F"/>
    <w:rsid w:val="00895E23"/>
    <w:rsid w:val="0089726B"/>
    <w:rsid w:val="008A0694"/>
    <w:rsid w:val="008A3527"/>
    <w:rsid w:val="008A5F18"/>
    <w:rsid w:val="008A625B"/>
    <w:rsid w:val="008A67F6"/>
    <w:rsid w:val="008A78FF"/>
    <w:rsid w:val="008B23E8"/>
    <w:rsid w:val="008B4D59"/>
    <w:rsid w:val="008B50AB"/>
    <w:rsid w:val="008B608E"/>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2413"/>
    <w:rsid w:val="008E459A"/>
    <w:rsid w:val="008E7986"/>
    <w:rsid w:val="008F29A8"/>
    <w:rsid w:val="008F4623"/>
    <w:rsid w:val="008F5DB8"/>
    <w:rsid w:val="008F626A"/>
    <w:rsid w:val="0090271F"/>
    <w:rsid w:val="00902846"/>
    <w:rsid w:val="00902E23"/>
    <w:rsid w:val="00907543"/>
    <w:rsid w:val="0091018D"/>
    <w:rsid w:val="009114D7"/>
    <w:rsid w:val="009128B9"/>
    <w:rsid w:val="0091348E"/>
    <w:rsid w:val="0091435F"/>
    <w:rsid w:val="00914483"/>
    <w:rsid w:val="00914B4B"/>
    <w:rsid w:val="00916637"/>
    <w:rsid w:val="00917334"/>
    <w:rsid w:val="00917CCB"/>
    <w:rsid w:val="0092021D"/>
    <w:rsid w:val="00921E71"/>
    <w:rsid w:val="00923C32"/>
    <w:rsid w:val="009242AE"/>
    <w:rsid w:val="00924C53"/>
    <w:rsid w:val="00930919"/>
    <w:rsid w:val="00930AE1"/>
    <w:rsid w:val="0093344D"/>
    <w:rsid w:val="009335CD"/>
    <w:rsid w:val="00934C80"/>
    <w:rsid w:val="00935136"/>
    <w:rsid w:val="0093646F"/>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DA3"/>
    <w:rsid w:val="00965947"/>
    <w:rsid w:val="00965ED0"/>
    <w:rsid w:val="009720C3"/>
    <w:rsid w:val="009751F6"/>
    <w:rsid w:val="0098005A"/>
    <w:rsid w:val="009816C7"/>
    <w:rsid w:val="00982A84"/>
    <w:rsid w:val="00983925"/>
    <w:rsid w:val="00985E45"/>
    <w:rsid w:val="009866E4"/>
    <w:rsid w:val="009902C4"/>
    <w:rsid w:val="00991EB6"/>
    <w:rsid w:val="009929FF"/>
    <w:rsid w:val="009933D7"/>
    <w:rsid w:val="00994CC3"/>
    <w:rsid w:val="00995D67"/>
    <w:rsid w:val="00997F3F"/>
    <w:rsid w:val="009A1B25"/>
    <w:rsid w:val="009A4110"/>
    <w:rsid w:val="009A43FD"/>
    <w:rsid w:val="009A5235"/>
    <w:rsid w:val="009A688B"/>
    <w:rsid w:val="009A74C5"/>
    <w:rsid w:val="009B14BA"/>
    <w:rsid w:val="009B236A"/>
    <w:rsid w:val="009B373D"/>
    <w:rsid w:val="009B3A45"/>
    <w:rsid w:val="009C2313"/>
    <w:rsid w:val="009C3639"/>
    <w:rsid w:val="009C4F99"/>
    <w:rsid w:val="009C5CD1"/>
    <w:rsid w:val="009C7B89"/>
    <w:rsid w:val="009D2B95"/>
    <w:rsid w:val="009D4870"/>
    <w:rsid w:val="009D528F"/>
    <w:rsid w:val="009E21E8"/>
    <w:rsid w:val="009E23D5"/>
    <w:rsid w:val="009E54EF"/>
    <w:rsid w:val="009E643A"/>
    <w:rsid w:val="009F32D1"/>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CCB"/>
    <w:rsid w:val="00A15F1F"/>
    <w:rsid w:val="00A164B4"/>
    <w:rsid w:val="00A168D7"/>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212"/>
    <w:rsid w:val="00A75621"/>
    <w:rsid w:val="00A81C95"/>
    <w:rsid w:val="00A820FB"/>
    <w:rsid w:val="00A82346"/>
    <w:rsid w:val="00A83518"/>
    <w:rsid w:val="00A8383D"/>
    <w:rsid w:val="00A85459"/>
    <w:rsid w:val="00A9004D"/>
    <w:rsid w:val="00A92BA1"/>
    <w:rsid w:val="00A93BFE"/>
    <w:rsid w:val="00A942D0"/>
    <w:rsid w:val="00AA0DD8"/>
    <w:rsid w:val="00AA13E3"/>
    <w:rsid w:val="00AA3D5D"/>
    <w:rsid w:val="00AA4755"/>
    <w:rsid w:val="00AA5567"/>
    <w:rsid w:val="00AA5A3D"/>
    <w:rsid w:val="00AB1619"/>
    <w:rsid w:val="00AB30A5"/>
    <w:rsid w:val="00AB5A96"/>
    <w:rsid w:val="00AB71F5"/>
    <w:rsid w:val="00AC0150"/>
    <w:rsid w:val="00AC3699"/>
    <w:rsid w:val="00AC3CC6"/>
    <w:rsid w:val="00AC541B"/>
    <w:rsid w:val="00AC5EA2"/>
    <w:rsid w:val="00AC6BC6"/>
    <w:rsid w:val="00AD32E7"/>
    <w:rsid w:val="00AD4CC1"/>
    <w:rsid w:val="00AD5F64"/>
    <w:rsid w:val="00AD61A1"/>
    <w:rsid w:val="00AD7DD4"/>
    <w:rsid w:val="00AE3797"/>
    <w:rsid w:val="00AE4698"/>
    <w:rsid w:val="00AE6181"/>
    <w:rsid w:val="00AE6823"/>
    <w:rsid w:val="00AF1324"/>
    <w:rsid w:val="00AF1DF2"/>
    <w:rsid w:val="00AF1E7B"/>
    <w:rsid w:val="00AF2977"/>
    <w:rsid w:val="00AF4550"/>
    <w:rsid w:val="00AF6CB5"/>
    <w:rsid w:val="00AF7AB0"/>
    <w:rsid w:val="00B02525"/>
    <w:rsid w:val="00B06706"/>
    <w:rsid w:val="00B067E0"/>
    <w:rsid w:val="00B06DDB"/>
    <w:rsid w:val="00B1121A"/>
    <w:rsid w:val="00B128FD"/>
    <w:rsid w:val="00B150E6"/>
    <w:rsid w:val="00B15449"/>
    <w:rsid w:val="00B16E7C"/>
    <w:rsid w:val="00B17704"/>
    <w:rsid w:val="00B20639"/>
    <w:rsid w:val="00B21C64"/>
    <w:rsid w:val="00B265E4"/>
    <w:rsid w:val="00B3227E"/>
    <w:rsid w:val="00B35505"/>
    <w:rsid w:val="00B358B6"/>
    <w:rsid w:val="00B35BCB"/>
    <w:rsid w:val="00B36A7D"/>
    <w:rsid w:val="00B37C70"/>
    <w:rsid w:val="00B44F81"/>
    <w:rsid w:val="00B45E40"/>
    <w:rsid w:val="00B50264"/>
    <w:rsid w:val="00B51CDC"/>
    <w:rsid w:val="00B52509"/>
    <w:rsid w:val="00B5302C"/>
    <w:rsid w:val="00B53932"/>
    <w:rsid w:val="00B56EA0"/>
    <w:rsid w:val="00B57C67"/>
    <w:rsid w:val="00B61DA6"/>
    <w:rsid w:val="00B65669"/>
    <w:rsid w:val="00B65A49"/>
    <w:rsid w:val="00B76DC7"/>
    <w:rsid w:val="00B76FBB"/>
    <w:rsid w:val="00B804A1"/>
    <w:rsid w:val="00B81997"/>
    <w:rsid w:val="00B82447"/>
    <w:rsid w:val="00B847A0"/>
    <w:rsid w:val="00B863E2"/>
    <w:rsid w:val="00B90181"/>
    <w:rsid w:val="00B92A2F"/>
    <w:rsid w:val="00B93086"/>
    <w:rsid w:val="00B943E1"/>
    <w:rsid w:val="00B975A2"/>
    <w:rsid w:val="00BA19ED"/>
    <w:rsid w:val="00BA1F7E"/>
    <w:rsid w:val="00BA299D"/>
    <w:rsid w:val="00BA300B"/>
    <w:rsid w:val="00BA4B8D"/>
    <w:rsid w:val="00BA50B0"/>
    <w:rsid w:val="00BA75B0"/>
    <w:rsid w:val="00BA7715"/>
    <w:rsid w:val="00BB313C"/>
    <w:rsid w:val="00BB383B"/>
    <w:rsid w:val="00BB6BE1"/>
    <w:rsid w:val="00BB73D0"/>
    <w:rsid w:val="00BC0F7D"/>
    <w:rsid w:val="00BC179E"/>
    <w:rsid w:val="00BC2130"/>
    <w:rsid w:val="00BC227B"/>
    <w:rsid w:val="00BC273D"/>
    <w:rsid w:val="00BC327A"/>
    <w:rsid w:val="00BC3CE7"/>
    <w:rsid w:val="00BC4BFC"/>
    <w:rsid w:val="00BC6A25"/>
    <w:rsid w:val="00BC7DF2"/>
    <w:rsid w:val="00BD5C78"/>
    <w:rsid w:val="00BD7171"/>
    <w:rsid w:val="00BE08EF"/>
    <w:rsid w:val="00BE0CD1"/>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4721"/>
    <w:rsid w:val="00C1496A"/>
    <w:rsid w:val="00C14D85"/>
    <w:rsid w:val="00C15ECB"/>
    <w:rsid w:val="00C16008"/>
    <w:rsid w:val="00C1711F"/>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5093D"/>
    <w:rsid w:val="00C509CE"/>
    <w:rsid w:val="00C52038"/>
    <w:rsid w:val="00C53DE8"/>
    <w:rsid w:val="00C54684"/>
    <w:rsid w:val="00C547C2"/>
    <w:rsid w:val="00C54C23"/>
    <w:rsid w:val="00C55A26"/>
    <w:rsid w:val="00C575E9"/>
    <w:rsid w:val="00C6068C"/>
    <w:rsid w:val="00C60BA1"/>
    <w:rsid w:val="00C61ED2"/>
    <w:rsid w:val="00C62E08"/>
    <w:rsid w:val="00C637B0"/>
    <w:rsid w:val="00C64182"/>
    <w:rsid w:val="00C663BB"/>
    <w:rsid w:val="00C67F3D"/>
    <w:rsid w:val="00C71DA1"/>
    <w:rsid w:val="00C72833"/>
    <w:rsid w:val="00C740C9"/>
    <w:rsid w:val="00C76BB0"/>
    <w:rsid w:val="00C77388"/>
    <w:rsid w:val="00C779F9"/>
    <w:rsid w:val="00C77CBD"/>
    <w:rsid w:val="00C80F1D"/>
    <w:rsid w:val="00C81197"/>
    <w:rsid w:val="00C8266E"/>
    <w:rsid w:val="00C86787"/>
    <w:rsid w:val="00C87227"/>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5BE3"/>
    <w:rsid w:val="00CD066D"/>
    <w:rsid w:val="00CD484A"/>
    <w:rsid w:val="00CD5CF4"/>
    <w:rsid w:val="00CE051E"/>
    <w:rsid w:val="00CE0B91"/>
    <w:rsid w:val="00CE1B41"/>
    <w:rsid w:val="00CE2F48"/>
    <w:rsid w:val="00CE35E4"/>
    <w:rsid w:val="00CE6DD7"/>
    <w:rsid w:val="00CE6FCE"/>
    <w:rsid w:val="00CE775D"/>
    <w:rsid w:val="00CF072F"/>
    <w:rsid w:val="00CF20E3"/>
    <w:rsid w:val="00CF3841"/>
    <w:rsid w:val="00CF620C"/>
    <w:rsid w:val="00CF65B5"/>
    <w:rsid w:val="00D00077"/>
    <w:rsid w:val="00D00BA3"/>
    <w:rsid w:val="00D0311B"/>
    <w:rsid w:val="00D038E9"/>
    <w:rsid w:val="00D04AE9"/>
    <w:rsid w:val="00D05C22"/>
    <w:rsid w:val="00D07B82"/>
    <w:rsid w:val="00D124C4"/>
    <w:rsid w:val="00D13629"/>
    <w:rsid w:val="00D1495D"/>
    <w:rsid w:val="00D16537"/>
    <w:rsid w:val="00D22260"/>
    <w:rsid w:val="00D22803"/>
    <w:rsid w:val="00D22FBE"/>
    <w:rsid w:val="00D238B2"/>
    <w:rsid w:val="00D23F96"/>
    <w:rsid w:val="00D2683C"/>
    <w:rsid w:val="00D304CF"/>
    <w:rsid w:val="00D309CC"/>
    <w:rsid w:val="00D32A8F"/>
    <w:rsid w:val="00D34A0E"/>
    <w:rsid w:val="00D34A9D"/>
    <w:rsid w:val="00D36FF9"/>
    <w:rsid w:val="00D405B6"/>
    <w:rsid w:val="00D41D01"/>
    <w:rsid w:val="00D421E5"/>
    <w:rsid w:val="00D43966"/>
    <w:rsid w:val="00D4587A"/>
    <w:rsid w:val="00D45ECE"/>
    <w:rsid w:val="00D463D6"/>
    <w:rsid w:val="00D46431"/>
    <w:rsid w:val="00D46676"/>
    <w:rsid w:val="00D46BC1"/>
    <w:rsid w:val="00D546D9"/>
    <w:rsid w:val="00D56A52"/>
    <w:rsid w:val="00D57972"/>
    <w:rsid w:val="00D603CA"/>
    <w:rsid w:val="00D653C6"/>
    <w:rsid w:val="00D675A9"/>
    <w:rsid w:val="00D70BB8"/>
    <w:rsid w:val="00D71468"/>
    <w:rsid w:val="00D738D6"/>
    <w:rsid w:val="00D7470A"/>
    <w:rsid w:val="00D74B53"/>
    <w:rsid w:val="00D74E7B"/>
    <w:rsid w:val="00D7502B"/>
    <w:rsid w:val="00D755EB"/>
    <w:rsid w:val="00D759AB"/>
    <w:rsid w:val="00D80235"/>
    <w:rsid w:val="00D81B4C"/>
    <w:rsid w:val="00D82929"/>
    <w:rsid w:val="00D83FC7"/>
    <w:rsid w:val="00D84D58"/>
    <w:rsid w:val="00D8507E"/>
    <w:rsid w:val="00D874DA"/>
    <w:rsid w:val="00D87E00"/>
    <w:rsid w:val="00D90060"/>
    <w:rsid w:val="00D9134D"/>
    <w:rsid w:val="00D92E1E"/>
    <w:rsid w:val="00D94AC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7F47"/>
    <w:rsid w:val="00DE0507"/>
    <w:rsid w:val="00DE227C"/>
    <w:rsid w:val="00DE2610"/>
    <w:rsid w:val="00DE55C3"/>
    <w:rsid w:val="00DE5695"/>
    <w:rsid w:val="00DF1777"/>
    <w:rsid w:val="00DF19EA"/>
    <w:rsid w:val="00DF2B1F"/>
    <w:rsid w:val="00DF6189"/>
    <w:rsid w:val="00DF62CD"/>
    <w:rsid w:val="00DF6424"/>
    <w:rsid w:val="00E05E56"/>
    <w:rsid w:val="00E06316"/>
    <w:rsid w:val="00E07A70"/>
    <w:rsid w:val="00E13F78"/>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7566"/>
    <w:rsid w:val="00E40AE6"/>
    <w:rsid w:val="00E40E1C"/>
    <w:rsid w:val="00E422C7"/>
    <w:rsid w:val="00E427F6"/>
    <w:rsid w:val="00E44582"/>
    <w:rsid w:val="00E471C5"/>
    <w:rsid w:val="00E471F4"/>
    <w:rsid w:val="00E50F5D"/>
    <w:rsid w:val="00E513C1"/>
    <w:rsid w:val="00E51B83"/>
    <w:rsid w:val="00E52814"/>
    <w:rsid w:val="00E5425E"/>
    <w:rsid w:val="00E54B95"/>
    <w:rsid w:val="00E55409"/>
    <w:rsid w:val="00E56651"/>
    <w:rsid w:val="00E57600"/>
    <w:rsid w:val="00E600CC"/>
    <w:rsid w:val="00E63DA5"/>
    <w:rsid w:val="00E64596"/>
    <w:rsid w:val="00E66141"/>
    <w:rsid w:val="00E66695"/>
    <w:rsid w:val="00E67C8A"/>
    <w:rsid w:val="00E72129"/>
    <w:rsid w:val="00E721CD"/>
    <w:rsid w:val="00E72324"/>
    <w:rsid w:val="00E725DD"/>
    <w:rsid w:val="00E72ABE"/>
    <w:rsid w:val="00E73578"/>
    <w:rsid w:val="00E74333"/>
    <w:rsid w:val="00E77645"/>
    <w:rsid w:val="00E80040"/>
    <w:rsid w:val="00E833F7"/>
    <w:rsid w:val="00E83BB3"/>
    <w:rsid w:val="00E922FE"/>
    <w:rsid w:val="00E92673"/>
    <w:rsid w:val="00E95A2F"/>
    <w:rsid w:val="00E963F7"/>
    <w:rsid w:val="00E97322"/>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5AA7"/>
    <w:rsid w:val="00EE60BE"/>
    <w:rsid w:val="00EE683F"/>
    <w:rsid w:val="00EE7844"/>
    <w:rsid w:val="00EF35A8"/>
    <w:rsid w:val="00EF70F3"/>
    <w:rsid w:val="00F015BB"/>
    <w:rsid w:val="00F01B9C"/>
    <w:rsid w:val="00F025A2"/>
    <w:rsid w:val="00F04712"/>
    <w:rsid w:val="00F06E67"/>
    <w:rsid w:val="00F06F13"/>
    <w:rsid w:val="00F07374"/>
    <w:rsid w:val="00F10C13"/>
    <w:rsid w:val="00F15570"/>
    <w:rsid w:val="00F169CF"/>
    <w:rsid w:val="00F174BA"/>
    <w:rsid w:val="00F200BB"/>
    <w:rsid w:val="00F21311"/>
    <w:rsid w:val="00F22EC7"/>
    <w:rsid w:val="00F316F6"/>
    <w:rsid w:val="00F32507"/>
    <w:rsid w:val="00F325C8"/>
    <w:rsid w:val="00F3347C"/>
    <w:rsid w:val="00F35A8C"/>
    <w:rsid w:val="00F37F0E"/>
    <w:rsid w:val="00F44B2A"/>
    <w:rsid w:val="00F47A34"/>
    <w:rsid w:val="00F54BE6"/>
    <w:rsid w:val="00F565B6"/>
    <w:rsid w:val="00F62AEB"/>
    <w:rsid w:val="00F62ED0"/>
    <w:rsid w:val="00F653B8"/>
    <w:rsid w:val="00F66F3C"/>
    <w:rsid w:val="00F6762F"/>
    <w:rsid w:val="00F67BE0"/>
    <w:rsid w:val="00F70647"/>
    <w:rsid w:val="00F722E2"/>
    <w:rsid w:val="00F72F4F"/>
    <w:rsid w:val="00F7495C"/>
    <w:rsid w:val="00F76D5D"/>
    <w:rsid w:val="00F77D67"/>
    <w:rsid w:val="00F804C7"/>
    <w:rsid w:val="00F80F5C"/>
    <w:rsid w:val="00F82747"/>
    <w:rsid w:val="00F87485"/>
    <w:rsid w:val="00F87D29"/>
    <w:rsid w:val="00F90B00"/>
    <w:rsid w:val="00F9129C"/>
    <w:rsid w:val="00F92945"/>
    <w:rsid w:val="00FA116A"/>
    <w:rsid w:val="00FA1266"/>
    <w:rsid w:val="00FA29A4"/>
    <w:rsid w:val="00FA29C5"/>
    <w:rsid w:val="00FA3A4C"/>
    <w:rsid w:val="00FB08EE"/>
    <w:rsid w:val="00FB0F14"/>
    <w:rsid w:val="00FB3031"/>
    <w:rsid w:val="00FB3203"/>
    <w:rsid w:val="00FB4590"/>
    <w:rsid w:val="00FB645D"/>
    <w:rsid w:val="00FC1192"/>
    <w:rsid w:val="00FD1526"/>
    <w:rsid w:val="00FD2950"/>
    <w:rsid w:val="00FD63FE"/>
    <w:rsid w:val="00FD6763"/>
    <w:rsid w:val="00FD67F0"/>
    <w:rsid w:val="00FD72EF"/>
    <w:rsid w:val="00FE14B1"/>
    <w:rsid w:val="00FE6689"/>
    <w:rsid w:val="00FE7E5F"/>
    <w:rsid w:val="00FF27B3"/>
    <w:rsid w:val="00FF59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76791701">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134</TotalTime>
  <Pages>4</Pages>
  <Words>1707</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7</cp:revision>
  <cp:lastPrinted>2019-02-25T14:05:00Z</cp:lastPrinted>
  <dcterms:created xsi:type="dcterms:W3CDTF">2025-02-06T19:25:00Z</dcterms:created>
  <dcterms:modified xsi:type="dcterms:W3CDTF">2025-02-07T12:54:00Z</dcterms:modified>
  <cp:category/>
</cp:coreProperties>
</file>